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2E322" w14:textId="4176FCA3" w:rsidR="000650C8" w:rsidRPr="001625EB" w:rsidRDefault="002E1F0F" w:rsidP="000650C8">
      <w:pPr>
        <w:ind w:firstLine="0"/>
        <w:jc w:val="center"/>
        <w:rPr>
          <w:b/>
        </w:rPr>
      </w:pPr>
      <w:r>
        <w:rPr>
          <w:b/>
        </w:rPr>
        <w:t xml:space="preserve"> </w:t>
      </w:r>
      <w:r w:rsidR="000650C8" w:rsidRPr="001625EB">
        <w:rPr>
          <w:b/>
        </w:rPr>
        <w:t>З А П О В Е Д</w:t>
      </w:r>
    </w:p>
    <w:p w14:paraId="59308417" w14:textId="77777777" w:rsidR="000650C8" w:rsidRPr="001625EB" w:rsidRDefault="000650C8" w:rsidP="000650C8">
      <w:pPr>
        <w:tabs>
          <w:tab w:val="center" w:pos="4536"/>
          <w:tab w:val="right" w:pos="9072"/>
        </w:tabs>
        <w:spacing w:before="0" w:after="0" w:line="240" w:lineRule="auto"/>
        <w:ind w:firstLine="0"/>
        <w:jc w:val="both"/>
      </w:pPr>
    </w:p>
    <w:p w14:paraId="3548400C" w14:textId="77777777" w:rsidR="000650C8" w:rsidRPr="001625EB" w:rsidRDefault="000650C8" w:rsidP="000650C8">
      <w:pPr>
        <w:spacing w:before="0" w:after="0"/>
        <w:ind w:firstLine="0"/>
        <w:jc w:val="both"/>
        <w:rPr>
          <w:bCs/>
        </w:rPr>
      </w:pPr>
    </w:p>
    <w:p w14:paraId="2FCDD019" w14:textId="2F8A3B47" w:rsidR="000650C8" w:rsidRPr="001625EB" w:rsidRDefault="000650C8" w:rsidP="000C47E1">
      <w:pPr>
        <w:spacing w:before="0" w:after="0"/>
        <w:ind w:right="-1" w:firstLine="698"/>
        <w:jc w:val="both"/>
      </w:pPr>
      <w:r w:rsidRPr="00B24D97">
        <w:rPr>
          <w:bCs/>
        </w:rPr>
        <w:t>На основание чл.25, ал.4 от Закона за администрацията и чл.5, ал.4 от Устройствения правилник на Министерството на регионалното развитие и благоустройството</w:t>
      </w:r>
      <w:r w:rsidR="005353D5" w:rsidRPr="00B24D97">
        <w:rPr>
          <w:bCs/>
        </w:rPr>
        <w:t xml:space="preserve"> </w:t>
      </w:r>
      <w:r w:rsidRPr="00B24D97">
        <w:rPr>
          <w:bCs/>
        </w:rPr>
        <w:t xml:space="preserve">(МРРБ), приет с ПМС № 171 от 16.08.2017 г., </w:t>
      </w:r>
      <w:proofErr w:type="spellStart"/>
      <w:r w:rsidRPr="00B24D97">
        <w:rPr>
          <w:bCs/>
          <w:iCs/>
        </w:rPr>
        <w:t>Обн</w:t>
      </w:r>
      <w:proofErr w:type="spellEnd"/>
      <w:r w:rsidRPr="00B24D97">
        <w:rPr>
          <w:bCs/>
          <w:iCs/>
        </w:rPr>
        <w:t>. ДВ. бр.68 от 22 Август 2017г., изм. ДВ. бр.70 от 24 Август 2018 г., изм. и доп. ДВ. бр.31 от 12 Април 2019</w:t>
      </w:r>
      <w:r w:rsidR="003A3163" w:rsidRPr="00B24D97">
        <w:rPr>
          <w:bCs/>
          <w:iCs/>
        </w:rPr>
        <w:t xml:space="preserve"> </w:t>
      </w:r>
      <w:r w:rsidRPr="00B24D97">
        <w:rPr>
          <w:bCs/>
          <w:iCs/>
        </w:rPr>
        <w:t>г., изм. и доп. ДВ. бр.71 от 10 Септември 2019г., изм. и доп. ДВ. бр.57 от 26 юни 2020г.</w:t>
      </w:r>
      <w:r w:rsidR="00B24D97" w:rsidRPr="00B24D97">
        <w:rPr>
          <w:bCs/>
          <w:iCs/>
        </w:rPr>
        <w:t>, изм. ДВ. бр.53 от 8 юли 2022г., изм. и доп. ДВ. бр.9 от 27 януари 2023г.</w:t>
      </w:r>
      <w:r w:rsidRPr="00B24D97">
        <w:rPr>
          <w:bCs/>
        </w:rPr>
        <w:t xml:space="preserve"> и чл. 35 на Правилник за прилагане на закона з</w:t>
      </w:r>
      <w:r w:rsidR="00B24D97" w:rsidRPr="00B24D97">
        <w:rPr>
          <w:bCs/>
        </w:rPr>
        <w:t xml:space="preserve">а регионалното развитие (ППЗРР), </w:t>
      </w:r>
      <w:r w:rsidRPr="00B24D97">
        <w:rPr>
          <w:bCs/>
        </w:rPr>
        <w:t>приет с ПМС № 183 от 04.08.2020 г.</w:t>
      </w:r>
      <w:r w:rsidR="00B24D97" w:rsidRPr="00B24D97">
        <w:rPr>
          <w:bCs/>
        </w:rPr>
        <w:t>,</w:t>
      </w:r>
      <w:r w:rsidRPr="00B24D97">
        <w:rPr>
          <w:bCs/>
        </w:rPr>
        <w:t xml:space="preserve"> </w:t>
      </w:r>
      <w:proofErr w:type="spellStart"/>
      <w:r w:rsidRPr="00B24D97">
        <w:rPr>
          <w:bCs/>
        </w:rPr>
        <w:t>Обн</w:t>
      </w:r>
      <w:proofErr w:type="spellEnd"/>
      <w:r w:rsidRPr="00B24D97">
        <w:rPr>
          <w:bCs/>
        </w:rPr>
        <w:t>. ДВ. бр.70 от 7 Август 2020 г.</w:t>
      </w:r>
      <w:r w:rsidR="005353D5" w:rsidRPr="00B24D97">
        <w:rPr>
          <w:bCs/>
        </w:rPr>
        <w:t>,</w:t>
      </w:r>
      <w:r w:rsidR="00B24D97" w:rsidRPr="00B24D97">
        <w:rPr>
          <w:bCs/>
        </w:rPr>
        <w:t xml:space="preserve"> изм. и доп. ДВ. бр.45 от 23 май 2023г., </w:t>
      </w:r>
      <w:r w:rsidR="00417348" w:rsidRPr="00B24D97">
        <w:rPr>
          <w:bCs/>
        </w:rPr>
        <w:t xml:space="preserve">във </w:t>
      </w:r>
      <w:proofErr w:type="spellStart"/>
      <w:r w:rsidR="00417348" w:rsidRPr="00B24D97">
        <w:rPr>
          <w:bCs/>
        </w:rPr>
        <w:t>вр</w:t>
      </w:r>
      <w:proofErr w:type="spellEnd"/>
      <w:r w:rsidR="00417348" w:rsidRPr="00B24D97">
        <w:rPr>
          <w:bCs/>
        </w:rPr>
        <w:t>. с чл. 18, ал. 15 от Закона за регионалното развитие</w:t>
      </w:r>
    </w:p>
    <w:p w14:paraId="05B50A5B" w14:textId="77777777" w:rsidR="000650C8" w:rsidRPr="001625EB" w:rsidRDefault="000650C8" w:rsidP="000650C8">
      <w:pPr>
        <w:spacing w:before="0" w:after="0"/>
        <w:ind w:right="-1" w:firstLine="698"/>
        <w:jc w:val="center"/>
        <w:rPr>
          <w:b/>
        </w:rPr>
      </w:pPr>
    </w:p>
    <w:p w14:paraId="0D5AEC2D" w14:textId="77777777" w:rsidR="000650C8" w:rsidRPr="001625EB" w:rsidRDefault="000650C8" w:rsidP="000650C8">
      <w:pPr>
        <w:spacing w:before="0" w:after="0"/>
        <w:ind w:right="-1" w:firstLine="698"/>
        <w:jc w:val="center"/>
        <w:rPr>
          <w:b/>
        </w:rPr>
      </w:pPr>
      <w:r w:rsidRPr="001625EB">
        <w:rPr>
          <w:b/>
        </w:rPr>
        <w:t>О П Р Е Д Е Л Я М:</w:t>
      </w:r>
    </w:p>
    <w:p w14:paraId="0393957C" w14:textId="77777777" w:rsidR="000650C8" w:rsidRPr="001625EB" w:rsidRDefault="000650C8" w:rsidP="000650C8">
      <w:pPr>
        <w:spacing w:before="0" w:after="0"/>
        <w:ind w:right="-1" w:firstLine="698"/>
        <w:jc w:val="both"/>
      </w:pPr>
    </w:p>
    <w:p w14:paraId="4FDA6CD2" w14:textId="2BB46A30" w:rsidR="000650C8" w:rsidRPr="001625EB" w:rsidRDefault="000650C8" w:rsidP="00E50D95">
      <w:pPr>
        <w:spacing w:before="0" w:after="0"/>
        <w:ind w:right="-1" w:firstLine="698"/>
        <w:jc w:val="both"/>
        <w:rPr>
          <w:bCs/>
        </w:rPr>
      </w:pPr>
      <w:r w:rsidRPr="001625EB">
        <w:rPr>
          <w:bCs/>
        </w:rPr>
        <w:t>Поименен състав на Регионалния съвет за развитие (РСР)</w:t>
      </w:r>
      <w:r w:rsidR="00C46B06" w:rsidRPr="001625EB">
        <w:rPr>
          <w:bCs/>
        </w:rPr>
        <w:t xml:space="preserve"> на Северен централен </w:t>
      </w:r>
      <w:r w:rsidRPr="001625EB">
        <w:rPr>
          <w:bCs/>
        </w:rPr>
        <w:t>регион за планиране:</w:t>
      </w:r>
    </w:p>
    <w:p w14:paraId="5A71C423" w14:textId="33EE1E52" w:rsidR="000650C8" w:rsidRPr="001625EB" w:rsidRDefault="000650C8" w:rsidP="00E50D95">
      <w:pPr>
        <w:spacing w:before="0" w:after="0"/>
        <w:ind w:right="-1" w:firstLine="709"/>
        <w:jc w:val="both"/>
        <w:rPr>
          <w:b/>
        </w:rPr>
      </w:pPr>
      <w:r w:rsidRPr="001625EB">
        <w:rPr>
          <w:b/>
        </w:rPr>
        <w:t>I. Членове с право на глас по чл. 18, ал. 4</w:t>
      </w:r>
      <w:r w:rsidR="00417348" w:rsidRPr="001625EB">
        <w:rPr>
          <w:b/>
        </w:rPr>
        <w:t>, т. 1 и т. 2</w:t>
      </w:r>
      <w:r w:rsidRPr="001625EB">
        <w:rPr>
          <w:b/>
        </w:rPr>
        <w:t xml:space="preserve"> от Закона за регионалното развитие (ЗРР) при вземането на всички решения от компетентността на РСР, </w:t>
      </w:r>
      <w:r w:rsidR="00417348" w:rsidRPr="001625EB">
        <w:rPr>
          <w:b/>
        </w:rPr>
        <w:t xml:space="preserve">във  </w:t>
      </w:r>
      <w:r w:rsidRPr="001625EB">
        <w:rPr>
          <w:b/>
        </w:rPr>
        <w:t>в</w:t>
      </w:r>
      <w:r w:rsidR="00417348" w:rsidRPr="001625EB">
        <w:rPr>
          <w:b/>
        </w:rPr>
        <w:t>ръзка с</w:t>
      </w:r>
      <w:r w:rsidRPr="001625EB">
        <w:rPr>
          <w:b/>
        </w:rPr>
        <w:t xml:space="preserve"> чл. 19 </w:t>
      </w:r>
      <w:r w:rsidR="00417348" w:rsidRPr="001625EB">
        <w:rPr>
          <w:b/>
        </w:rPr>
        <w:t xml:space="preserve">от </w:t>
      </w:r>
      <w:r w:rsidR="00956FF3" w:rsidRPr="001625EB">
        <w:rPr>
          <w:b/>
        </w:rPr>
        <w:t>ЗРР</w:t>
      </w:r>
      <w:r w:rsidRPr="001625EB">
        <w:rPr>
          <w:b/>
        </w:rPr>
        <w:t>:</w:t>
      </w:r>
    </w:p>
    <w:p w14:paraId="04EA1FEE" w14:textId="295FBCF2" w:rsidR="003274BB" w:rsidRPr="001625EB" w:rsidRDefault="00B24D97" w:rsidP="00B24D97">
      <w:pPr>
        <w:spacing w:before="0" w:after="0"/>
        <w:ind w:left="709" w:right="-1" w:firstLine="0"/>
        <w:jc w:val="both"/>
      </w:pPr>
      <w:r w:rsidRPr="00B24D97">
        <w:t>1.</w:t>
      </w:r>
      <w:r>
        <w:rPr>
          <w:b/>
        </w:rPr>
        <w:t xml:space="preserve"> </w:t>
      </w:r>
      <w:r w:rsidR="00C74AFA" w:rsidRPr="001625EB">
        <w:rPr>
          <w:b/>
        </w:rPr>
        <w:t>Данаил Ковачев</w:t>
      </w:r>
      <w:r w:rsidR="009F7DB2" w:rsidRPr="001625EB">
        <w:rPr>
          <w:b/>
        </w:rPr>
        <w:t xml:space="preserve"> </w:t>
      </w:r>
      <w:r w:rsidR="000650C8" w:rsidRPr="001625EB">
        <w:rPr>
          <w:b/>
        </w:rPr>
        <w:t>-</w:t>
      </w:r>
      <w:r w:rsidR="000650C8" w:rsidRPr="001625EB">
        <w:t xml:space="preserve"> областен управител на област</w:t>
      </w:r>
      <w:r w:rsidR="009F7DB2" w:rsidRPr="001625EB">
        <w:t xml:space="preserve"> Русе</w:t>
      </w:r>
      <w:r w:rsidR="00D93EE8" w:rsidRPr="001625EB">
        <w:t>;</w:t>
      </w:r>
    </w:p>
    <w:p w14:paraId="60B58DF1" w14:textId="7A51D743" w:rsidR="000650C8" w:rsidRPr="001625EB" w:rsidRDefault="00B24D97" w:rsidP="00B24D97">
      <w:pPr>
        <w:spacing w:before="0" w:after="0"/>
        <w:ind w:left="709" w:right="-1" w:firstLine="0"/>
        <w:jc w:val="both"/>
      </w:pPr>
      <w:r w:rsidRPr="00B24D97">
        <w:t>2.</w:t>
      </w:r>
      <w:r>
        <w:rPr>
          <w:b/>
        </w:rPr>
        <w:t xml:space="preserve"> </w:t>
      </w:r>
      <w:r w:rsidR="00C74AFA" w:rsidRPr="001625EB">
        <w:rPr>
          <w:b/>
        </w:rPr>
        <w:t>Ивайло Здравков</w:t>
      </w:r>
      <w:r w:rsidR="00B079CA" w:rsidRPr="001625EB">
        <w:rPr>
          <w:b/>
        </w:rPr>
        <w:t xml:space="preserve"> </w:t>
      </w:r>
      <w:r w:rsidR="000650C8" w:rsidRPr="001625EB">
        <w:t>- областен управител на област</w:t>
      </w:r>
      <w:r w:rsidR="00254365" w:rsidRPr="001625EB">
        <w:t xml:space="preserve"> Велико Търново</w:t>
      </w:r>
      <w:r w:rsidR="00D93EE8" w:rsidRPr="001625EB">
        <w:t>;</w:t>
      </w:r>
    </w:p>
    <w:p w14:paraId="30133D21" w14:textId="5261D1D7" w:rsidR="000650C8" w:rsidRPr="001625EB" w:rsidRDefault="00B24D97" w:rsidP="00B24D97">
      <w:pPr>
        <w:spacing w:before="0" w:after="0"/>
        <w:ind w:left="709" w:right="-1" w:firstLine="0"/>
        <w:jc w:val="both"/>
      </w:pPr>
      <w:r w:rsidRPr="00B24D97">
        <w:t>3.</w:t>
      </w:r>
      <w:r>
        <w:rPr>
          <w:b/>
        </w:rPr>
        <w:t xml:space="preserve"> </w:t>
      </w:r>
      <w:r w:rsidR="00C74AFA" w:rsidRPr="001625EB">
        <w:rPr>
          <w:b/>
        </w:rPr>
        <w:t>Мария Башева-Венкова</w:t>
      </w:r>
      <w:r w:rsidR="00254365" w:rsidRPr="001625EB">
        <w:rPr>
          <w:b/>
        </w:rPr>
        <w:t xml:space="preserve"> </w:t>
      </w:r>
      <w:r w:rsidR="000650C8" w:rsidRPr="001625EB">
        <w:t xml:space="preserve">- областен </w:t>
      </w:r>
      <w:r w:rsidR="00254365" w:rsidRPr="001625EB">
        <w:t>управител на област Габрово</w:t>
      </w:r>
      <w:r w:rsidR="00D93EE8" w:rsidRPr="001625EB">
        <w:t>;</w:t>
      </w:r>
    </w:p>
    <w:p w14:paraId="6D1CE803" w14:textId="77D91504" w:rsidR="000650C8" w:rsidRPr="001625EB" w:rsidRDefault="00B24D97" w:rsidP="00B24D97">
      <w:pPr>
        <w:spacing w:before="0" w:after="0"/>
        <w:ind w:left="709" w:right="-1" w:firstLine="0"/>
        <w:jc w:val="both"/>
      </w:pPr>
      <w:r w:rsidRPr="00B24D97">
        <w:t>4.</w:t>
      </w:r>
      <w:r>
        <w:rPr>
          <w:b/>
        </w:rPr>
        <w:t xml:space="preserve"> </w:t>
      </w:r>
      <w:r w:rsidR="00C74AFA" w:rsidRPr="001625EB">
        <w:rPr>
          <w:b/>
        </w:rPr>
        <w:t>Минчо Йорданов</w:t>
      </w:r>
      <w:r w:rsidR="00254365" w:rsidRPr="001625EB">
        <w:rPr>
          <w:b/>
        </w:rPr>
        <w:t xml:space="preserve"> </w:t>
      </w:r>
      <w:r w:rsidR="000650C8" w:rsidRPr="001625EB">
        <w:t>- областен управител на област</w:t>
      </w:r>
      <w:r w:rsidR="00254365" w:rsidRPr="001625EB">
        <w:t xml:space="preserve"> Силистра</w:t>
      </w:r>
      <w:r w:rsidR="00D93EE8" w:rsidRPr="001625EB">
        <w:t>;</w:t>
      </w:r>
    </w:p>
    <w:p w14:paraId="2860B8E0" w14:textId="4CEAAC8F" w:rsidR="001061AB" w:rsidRPr="001625EB" w:rsidRDefault="00B24D97" w:rsidP="00B24D97">
      <w:pPr>
        <w:spacing w:before="0" w:after="0"/>
        <w:ind w:left="709" w:right="-1" w:firstLine="0"/>
        <w:jc w:val="both"/>
      </w:pPr>
      <w:r w:rsidRPr="00B24D97">
        <w:t>5.</w:t>
      </w:r>
      <w:r>
        <w:rPr>
          <w:b/>
        </w:rPr>
        <w:t xml:space="preserve"> </w:t>
      </w:r>
      <w:r w:rsidR="00C74AFA" w:rsidRPr="001625EB">
        <w:rPr>
          <w:b/>
        </w:rPr>
        <w:t>Владимир Димитров</w:t>
      </w:r>
      <w:r w:rsidR="00B14164" w:rsidRPr="001625EB">
        <w:rPr>
          <w:b/>
        </w:rPr>
        <w:t xml:space="preserve"> -</w:t>
      </w:r>
      <w:r w:rsidR="00B14164" w:rsidRPr="001625EB">
        <w:t xml:space="preserve"> областен управител на област Разград</w:t>
      </w:r>
      <w:r w:rsidR="00D93EE8" w:rsidRPr="001625EB">
        <w:t>;</w:t>
      </w:r>
    </w:p>
    <w:p w14:paraId="51C094CB" w14:textId="7935D83A" w:rsidR="0046413E" w:rsidRPr="001625EB" w:rsidRDefault="0046413E" w:rsidP="00E50D95">
      <w:pPr>
        <w:spacing w:before="0" w:after="0"/>
        <w:ind w:right="-1" w:firstLine="709"/>
        <w:jc w:val="both"/>
        <w:rPr>
          <w:i/>
          <w:u w:val="single"/>
        </w:rPr>
      </w:pPr>
      <w:r w:rsidRPr="001625EB">
        <w:rPr>
          <w:b/>
          <w:i/>
          <w:u w:val="single"/>
        </w:rPr>
        <w:t>Представители на общините от област Велико Търново:</w:t>
      </w:r>
    </w:p>
    <w:p w14:paraId="792FD79C" w14:textId="62413590" w:rsidR="0046413E" w:rsidRPr="001625EB" w:rsidRDefault="00B24D97" w:rsidP="00B24D97">
      <w:pPr>
        <w:spacing w:before="0" w:after="0"/>
        <w:ind w:left="709" w:firstLine="0"/>
        <w:jc w:val="both"/>
      </w:pPr>
      <w:r w:rsidRPr="00B24D97">
        <w:rPr>
          <w:rFonts w:eastAsia="Calibri"/>
          <w:lang w:eastAsia="en-US"/>
        </w:rPr>
        <w:t>6.</w:t>
      </w:r>
      <w:r>
        <w:rPr>
          <w:rFonts w:eastAsia="Calibri"/>
          <w:b/>
          <w:lang w:eastAsia="en-US"/>
        </w:rPr>
        <w:t xml:space="preserve"> </w:t>
      </w:r>
      <w:r w:rsidR="00B14164" w:rsidRPr="001625EB">
        <w:rPr>
          <w:rFonts w:eastAsia="Calibri"/>
          <w:b/>
          <w:lang w:eastAsia="en-US"/>
        </w:rPr>
        <w:t>Даниел Панов -</w:t>
      </w:r>
      <w:r w:rsidR="00B079CA" w:rsidRPr="001625EB">
        <w:rPr>
          <w:rFonts w:eastAsia="Calibri"/>
          <w:b/>
          <w:lang w:eastAsia="en-US"/>
        </w:rPr>
        <w:t xml:space="preserve"> </w:t>
      </w:r>
      <w:r w:rsidR="00B14164" w:rsidRPr="001625EB">
        <w:t xml:space="preserve"> </w:t>
      </w:r>
      <w:r w:rsidR="000650C8" w:rsidRPr="001625EB">
        <w:rPr>
          <w:color w:val="000000"/>
        </w:rPr>
        <w:t xml:space="preserve">кмет на община </w:t>
      </w:r>
      <w:r w:rsidR="00AA1641" w:rsidRPr="001625EB">
        <w:rPr>
          <w:color w:val="000000"/>
        </w:rPr>
        <w:t>Велико Търново</w:t>
      </w:r>
      <w:r w:rsidR="00D93EE8" w:rsidRPr="001625EB">
        <w:rPr>
          <w:color w:val="000000"/>
        </w:rPr>
        <w:t>;</w:t>
      </w:r>
    </w:p>
    <w:p w14:paraId="771F65A0" w14:textId="0A02A130" w:rsidR="00D7148B" w:rsidRPr="00B24D97" w:rsidRDefault="00B24D97" w:rsidP="00B24D97">
      <w:pPr>
        <w:spacing w:before="0" w:after="0"/>
        <w:ind w:left="712" w:firstLine="0"/>
      </w:pPr>
      <w:r w:rsidRPr="00B24D97">
        <w:t>7.</w:t>
      </w:r>
      <w:r>
        <w:rPr>
          <w:b/>
        </w:rPr>
        <w:t xml:space="preserve"> </w:t>
      </w:r>
      <w:r w:rsidR="00D7148B" w:rsidRPr="00B24D97">
        <w:rPr>
          <w:b/>
        </w:rPr>
        <w:t xml:space="preserve">Емануил Манолов </w:t>
      </w:r>
      <w:r w:rsidR="00D7148B" w:rsidRPr="00B24D97">
        <w:t>- кмет на община Павликени;</w:t>
      </w:r>
    </w:p>
    <w:p w14:paraId="1FF3058B" w14:textId="15B1345A" w:rsidR="00F13503" w:rsidRPr="00B24D97" w:rsidRDefault="00B24D97" w:rsidP="00B24D97">
      <w:pPr>
        <w:spacing w:before="0" w:after="0"/>
        <w:ind w:left="712" w:right="-1" w:firstLine="0"/>
        <w:jc w:val="both"/>
        <w:rPr>
          <w:b/>
        </w:rPr>
      </w:pPr>
      <w:r w:rsidRPr="00B24D97">
        <w:t>8.</w:t>
      </w:r>
      <w:r>
        <w:rPr>
          <w:b/>
        </w:rPr>
        <w:t xml:space="preserve"> </w:t>
      </w:r>
      <w:r w:rsidR="00BB6DCE" w:rsidRPr="00B24D97">
        <w:rPr>
          <w:b/>
        </w:rPr>
        <w:t>Николай Рашков</w:t>
      </w:r>
      <w:r w:rsidR="00AA1641" w:rsidRPr="00B24D97">
        <w:t xml:space="preserve"> </w:t>
      </w:r>
      <w:r w:rsidR="000650C8" w:rsidRPr="00B24D97">
        <w:t>- кмет на община</w:t>
      </w:r>
      <w:r w:rsidR="00BB6DCE" w:rsidRPr="00B24D97">
        <w:t xml:space="preserve"> Горна Оряховица</w:t>
      </w:r>
      <w:r w:rsidR="00D93EE8" w:rsidRPr="00B24D97">
        <w:t>;</w:t>
      </w:r>
      <w:r w:rsidR="00AA1641" w:rsidRPr="00B24D97">
        <w:t xml:space="preserve"> </w:t>
      </w:r>
    </w:p>
    <w:p w14:paraId="52B00E61" w14:textId="6004B0E4" w:rsidR="001061AB" w:rsidRPr="00B63673" w:rsidRDefault="001061AB" w:rsidP="00B63673">
      <w:pPr>
        <w:spacing w:before="0" w:after="0"/>
        <w:ind w:firstLine="709"/>
        <w:rPr>
          <w:i/>
        </w:rPr>
      </w:pPr>
      <w:r w:rsidRPr="00B63673">
        <w:rPr>
          <w:i/>
        </w:rPr>
        <w:lastRenderedPageBreak/>
        <w:t>Заместници:</w:t>
      </w:r>
    </w:p>
    <w:p w14:paraId="31FDC4D2" w14:textId="77777777" w:rsidR="00D7148B" w:rsidRPr="001625EB" w:rsidRDefault="00D7148B" w:rsidP="00E50D95">
      <w:pPr>
        <w:pStyle w:val="ListParagraph"/>
        <w:numPr>
          <w:ilvl w:val="0"/>
          <w:numId w:val="3"/>
        </w:numPr>
        <w:tabs>
          <w:tab w:val="left" w:pos="1701"/>
        </w:tabs>
        <w:spacing w:before="0" w:after="0" w:line="360" w:lineRule="auto"/>
        <w:ind w:firstLine="709"/>
      </w:pPr>
      <w:r w:rsidRPr="001625EB">
        <w:rPr>
          <w:rFonts w:ascii="Times New Roman" w:hAnsi="Times New Roman"/>
          <w:b/>
          <w:sz w:val="24"/>
          <w:szCs w:val="24"/>
        </w:rPr>
        <w:t xml:space="preserve">Дилян </w:t>
      </w:r>
      <w:proofErr w:type="spellStart"/>
      <w:r w:rsidRPr="001625EB">
        <w:rPr>
          <w:rFonts w:ascii="Times New Roman" w:hAnsi="Times New Roman"/>
          <w:b/>
          <w:sz w:val="24"/>
          <w:szCs w:val="24"/>
        </w:rPr>
        <w:t>Млъзев</w:t>
      </w:r>
      <w:proofErr w:type="spellEnd"/>
      <w:r w:rsidRPr="001625EB">
        <w:rPr>
          <w:rFonts w:ascii="Times New Roman" w:hAnsi="Times New Roman"/>
          <w:sz w:val="24"/>
          <w:szCs w:val="24"/>
        </w:rPr>
        <w:t xml:space="preserve"> – кмет на община Елена;</w:t>
      </w:r>
    </w:p>
    <w:p w14:paraId="2F0300A8" w14:textId="22E7AC5A" w:rsidR="001061AB" w:rsidRPr="001625EB" w:rsidRDefault="00C068C7" w:rsidP="00E50D95">
      <w:pPr>
        <w:pStyle w:val="ListParagraph"/>
        <w:numPr>
          <w:ilvl w:val="0"/>
          <w:numId w:val="3"/>
        </w:numPr>
        <w:tabs>
          <w:tab w:val="left" w:pos="1701"/>
        </w:tabs>
        <w:spacing w:before="0"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25EB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Венцислав </w:t>
      </w:r>
      <w:proofErr w:type="spellStart"/>
      <w:r w:rsidRPr="001625EB">
        <w:rPr>
          <w:rFonts w:ascii="Times New Roman" w:eastAsia="Times New Roman" w:hAnsi="Times New Roman"/>
          <w:b/>
          <w:sz w:val="24"/>
          <w:szCs w:val="24"/>
          <w:lang w:eastAsia="bg-BG"/>
        </w:rPr>
        <w:t>Спир</w:t>
      </w:r>
      <w:r w:rsidR="001061AB" w:rsidRPr="001625EB">
        <w:rPr>
          <w:rFonts w:ascii="Times New Roman" w:eastAsia="Times New Roman" w:hAnsi="Times New Roman"/>
          <w:b/>
          <w:sz w:val="24"/>
          <w:szCs w:val="24"/>
          <w:lang w:eastAsia="bg-BG"/>
        </w:rPr>
        <w:t>донов</w:t>
      </w:r>
      <w:proofErr w:type="spellEnd"/>
      <w:r w:rsidR="001061AB" w:rsidRPr="001625EB">
        <w:rPr>
          <w:rFonts w:ascii="Times New Roman" w:eastAsia="Times New Roman" w:hAnsi="Times New Roman"/>
          <w:sz w:val="24"/>
          <w:szCs w:val="24"/>
          <w:lang w:eastAsia="bg-BG"/>
        </w:rPr>
        <w:t xml:space="preserve"> – председател на </w:t>
      </w:r>
      <w:proofErr w:type="spellStart"/>
      <w:r w:rsidR="001061AB" w:rsidRPr="001625EB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="001061AB" w:rsidRPr="001625EB">
        <w:rPr>
          <w:rFonts w:ascii="Times New Roman" w:eastAsia="Times New Roman" w:hAnsi="Times New Roman"/>
          <w:sz w:val="24"/>
          <w:szCs w:val="24"/>
          <w:lang w:eastAsia="bg-BG"/>
        </w:rPr>
        <w:t xml:space="preserve"> Велико Търново;</w:t>
      </w:r>
    </w:p>
    <w:p w14:paraId="4B8AA9C0" w14:textId="2BBCDE53" w:rsidR="00DF0D3C" w:rsidRPr="001625EB" w:rsidRDefault="00BB6DCE" w:rsidP="00E50D95">
      <w:pPr>
        <w:pStyle w:val="ListParagraph"/>
        <w:numPr>
          <w:ilvl w:val="0"/>
          <w:numId w:val="4"/>
        </w:numPr>
        <w:tabs>
          <w:tab w:val="left" w:pos="1701"/>
        </w:tabs>
        <w:spacing w:before="0" w:after="0" w:line="360" w:lineRule="auto"/>
        <w:ind w:left="714" w:firstLine="709"/>
        <w:jc w:val="both"/>
        <w:rPr>
          <w:b/>
        </w:rPr>
      </w:pPr>
      <w:r w:rsidRPr="001625EB">
        <w:rPr>
          <w:rFonts w:ascii="Times New Roman" w:hAnsi="Times New Roman"/>
          <w:b/>
          <w:sz w:val="24"/>
          <w:szCs w:val="24"/>
        </w:rPr>
        <w:t>Илиян Маринов</w:t>
      </w:r>
      <w:r w:rsidR="00AA1641" w:rsidRPr="001625EB">
        <w:rPr>
          <w:rFonts w:ascii="Times New Roman" w:hAnsi="Times New Roman"/>
          <w:sz w:val="24"/>
          <w:szCs w:val="24"/>
        </w:rPr>
        <w:t xml:space="preserve"> </w:t>
      </w:r>
      <w:r w:rsidRPr="001625EB">
        <w:rPr>
          <w:rFonts w:ascii="Times New Roman" w:hAnsi="Times New Roman"/>
          <w:sz w:val="24"/>
          <w:szCs w:val="24"/>
        </w:rPr>
        <w:t xml:space="preserve">– председател на </w:t>
      </w:r>
      <w:proofErr w:type="spellStart"/>
      <w:r w:rsidRPr="001625EB">
        <w:rPr>
          <w:rFonts w:ascii="Times New Roman" w:hAnsi="Times New Roman"/>
          <w:sz w:val="24"/>
          <w:szCs w:val="24"/>
        </w:rPr>
        <w:t>ОбС</w:t>
      </w:r>
      <w:proofErr w:type="spellEnd"/>
      <w:r w:rsidRPr="001625EB">
        <w:rPr>
          <w:rFonts w:ascii="Times New Roman" w:hAnsi="Times New Roman"/>
          <w:sz w:val="24"/>
          <w:szCs w:val="24"/>
        </w:rPr>
        <w:t xml:space="preserve"> Стражица</w:t>
      </w:r>
      <w:r w:rsidR="00D93EE8" w:rsidRPr="001625EB">
        <w:rPr>
          <w:rFonts w:ascii="Times New Roman" w:hAnsi="Times New Roman"/>
          <w:sz w:val="24"/>
          <w:szCs w:val="24"/>
        </w:rPr>
        <w:t>;</w:t>
      </w:r>
    </w:p>
    <w:p w14:paraId="527F092A" w14:textId="1B12CC59" w:rsidR="00DF0D3C" w:rsidRPr="001625EB" w:rsidRDefault="0046413E" w:rsidP="00E50D95">
      <w:pPr>
        <w:spacing w:before="0" w:after="0"/>
        <w:ind w:firstLine="709"/>
        <w:jc w:val="both"/>
        <w:rPr>
          <w:b/>
          <w:i/>
          <w:u w:val="single"/>
        </w:rPr>
      </w:pPr>
      <w:r w:rsidRPr="001625EB">
        <w:rPr>
          <w:b/>
          <w:i/>
          <w:u w:val="single"/>
        </w:rPr>
        <w:t>Представители на общините от област Габрово:</w:t>
      </w:r>
    </w:p>
    <w:p w14:paraId="5F4CDFD7" w14:textId="152C4DE4" w:rsidR="00DF0D3C" w:rsidRPr="001625EB" w:rsidRDefault="00B24D97" w:rsidP="00B24D97">
      <w:pPr>
        <w:spacing w:before="0" w:after="0"/>
        <w:ind w:left="709" w:right="-1" w:firstLine="0"/>
        <w:jc w:val="both"/>
      </w:pPr>
      <w:r w:rsidRPr="00B24D97">
        <w:t>9.</w:t>
      </w:r>
      <w:r>
        <w:rPr>
          <w:b/>
        </w:rPr>
        <w:t xml:space="preserve"> </w:t>
      </w:r>
      <w:r w:rsidR="00AA1641" w:rsidRPr="001625EB">
        <w:rPr>
          <w:b/>
        </w:rPr>
        <w:t>Таня Христова</w:t>
      </w:r>
      <w:r w:rsidR="00AA1641" w:rsidRPr="001625EB">
        <w:t xml:space="preserve"> - </w:t>
      </w:r>
      <w:r w:rsidR="00AA1641" w:rsidRPr="001625EB">
        <w:rPr>
          <w:color w:val="000000"/>
        </w:rPr>
        <w:t>кмет на община Габрово</w:t>
      </w:r>
      <w:r w:rsidR="001061AB" w:rsidRPr="001625EB">
        <w:rPr>
          <w:color w:val="000000"/>
        </w:rPr>
        <w:t>;</w:t>
      </w:r>
    </w:p>
    <w:p w14:paraId="26AB22D2" w14:textId="3E9AC515" w:rsidR="00DF0D3C" w:rsidRPr="001625EB" w:rsidRDefault="00B24D97" w:rsidP="00B24D97">
      <w:pPr>
        <w:spacing w:before="0" w:after="0"/>
        <w:ind w:left="709" w:right="-1" w:firstLine="0"/>
        <w:jc w:val="both"/>
      </w:pPr>
      <w:r>
        <w:rPr>
          <w:color w:val="000000"/>
        </w:rPr>
        <w:t xml:space="preserve">10. </w:t>
      </w:r>
      <w:r w:rsidR="00AA1641" w:rsidRPr="001625EB">
        <w:rPr>
          <w:b/>
        </w:rPr>
        <w:t>Иван Иванов -</w:t>
      </w:r>
      <w:r w:rsidR="00AA1641" w:rsidRPr="001625EB">
        <w:rPr>
          <w:color w:val="000000"/>
        </w:rPr>
        <w:t xml:space="preserve"> </w:t>
      </w:r>
      <w:r w:rsidR="000650C8" w:rsidRPr="001625EB">
        <w:rPr>
          <w:color w:val="000000"/>
        </w:rPr>
        <w:t>кмет на община</w:t>
      </w:r>
      <w:r w:rsidR="00AA1641" w:rsidRPr="001625EB">
        <w:rPr>
          <w:color w:val="000000"/>
        </w:rPr>
        <w:t xml:space="preserve"> Севлиево</w:t>
      </w:r>
      <w:r w:rsidR="00D93EE8" w:rsidRPr="001625EB">
        <w:rPr>
          <w:color w:val="000000"/>
        </w:rPr>
        <w:t>;</w:t>
      </w:r>
    </w:p>
    <w:p w14:paraId="70E16CAF" w14:textId="77777777" w:rsidR="001061AB" w:rsidRPr="001625EB" w:rsidRDefault="001061AB" w:rsidP="00B24D97">
      <w:pPr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Заместници:</w:t>
      </w:r>
    </w:p>
    <w:p w14:paraId="466B7C70" w14:textId="52548CBF" w:rsidR="001061AB" w:rsidRPr="001625EB" w:rsidRDefault="00BB6DCE" w:rsidP="00E50D95">
      <w:pPr>
        <w:pStyle w:val="ListParagraph"/>
        <w:numPr>
          <w:ilvl w:val="0"/>
          <w:numId w:val="4"/>
        </w:numPr>
        <w:tabs>
          <w:tab w:val="left" w:pos="1701"/>
        </w:tabs>
        <w:spacing w:before="0" w:after="0" w:line="360" w:lineRule="auto"/>
        <w:ind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t>Денчо Минев</w:t>
      </w:r>
      <w:r w:rsidR="001061AB" w:rsidRPr="001625EB">
        <w:rPr>
          <w:rFonts w:ascii="Times New Roman" w:hAnsi="Times New Roman"/>
          <w:b/>
          <w:sz w:val="24"/>
          <w:szCs w:val="24"/>
        </w:rPr>
        <w:t xml:space="preserve"> – </w:t>
      </w:r>
      <w:r w:rsidRPr="001625EB">
        <w:rPr>
          <w:rFonts w:ascii="Times New Roman" w:hAnsi="Times New Roman"/>
          <w:sz w:val="24"/>
          <w:szCs w:val="24"/>
        </w:rPr>
        <w:t>кмет на община Трявна</w:t>
      </w:r>
      <w:r w:rsidR="001061AB" w:rsidRPr="001625EB">
        <w:rPr>
          <w:rFonts w:ascii="Times New Roman" w:hAnsi="Times New Roman"/>
          <w:b/>
          <w:sz w:val="24"/>
          <w:szCs w:val="24"/>
        </w:rPr>
        <w:t>;</w:t>
      </w:r>
    </w:p>
    <w:p w14:paraId="0282BD5F" w14:textId="7F601250" w:rsidR="00DF0D3C" w:rsidRPr="001625EB" w:rsidRDefault="00913D70" w:rsidP="00E50D95">
      <w:pPr>
        <w:pStyle w:val="ListParagraph"/>
        <w:numPr>
          <w:ilvl w:val="0"/>
          <w:numId w:val="4"/>
        </w:numPr>
        <w:tabs>
          <w:tab w:val="left" w:pos="1701"/>
        </w:tabs>
        <w:spacing w:before="0" w:after="0" w:line="360" w:lineRule="auto"/>
        <w:ind w:right="-1" w:firstLine="709"/>
        <w:jc w:val="both"/>
      </w:pPr>
      <w:r w:rsidRPr="001625EB">
        <w:rPr>
          <w:rFonts w:ascii="Times New Roman" w:hAnsi="Times New Roman"/>
          <w:b/>
          <w:sz w:val="24"/>
          <w:szCs w:val="24"/>
        </w:rPr>
        <w:t>Трифон Панчев</w:t>
      </w:r>
      <w:r w:rsidRPr="001625EB">
        <w:rPr>
          <w:rFonts w:ascii="Times New Roman" w:hAnsi="Times New Roman"/>
          <w:sz w:val="24"/>
          <w:szCs w:val="24"/>
        </w:rPr>
        <w:t xml:space="preserve"> – кмет на община Дряново</w:t>
      </w:r>
      <w:r w:rsidR="00D93EE8" w:rsidRPr="001625EB">
        <w:rPr>
          <w:rFonts w:ascii="Times New Roman" w:hAnsi="Times New Roman"/>
          <w:sz w:val="24"/>
          <w:szCs w:val="24"/>
        </w:rPr>
        <w:t>;</w:t>
      </w:r>
    </w:p>
    <w:p w14:paraId="293D6F57" w14:textId="53DF2BE5" w:rsidR="00DF0D3C" w:rsidRPr="001625EB" w:rsidRDefault="0046413E" w:rsidP="00E50D95">
      <w:pPr>
        <w:spacing w:before="0" w:after="0"/>
        <w:ind w:firstLine="709"/>
        <w:jc w:val="both"/>
        <w:rPr>
          <w:b/>
          <w:i/>
          <w:u w:val="single"/>
        </w:rPr>
      </w:pPr>
      <w:r w:rsidRPr="001625EB">
        <w:rPr>
          <w:b/>
          <w:i/>
          <w:u w:val="single"/>
        </w:rPr>
        <w:t>Представители на общините от област Разград:</w:t>
      </w:r>
    </w:p>
    <w:p w14:paraId="6F26122B" w14:textId="091AB369" w:rsidR="00D7148B" w:rsidRDefault="00B24D97" w:rsidP="00B24D97">
      <w:pPr>
        <w:spacing w:before="0" w:after="0"/>
        <w:ind w:right="-1" w:firstLine="709"/>
        <w:jc w:val="both"/>
      </w:pPr>
      <w:r>
        <w:t xml:space="preserve">11. </w:t>
      </w:r>
      <w:r w:rsidR="00D7148B" w:rsidRPr="00B24D97">
        <w:rPr>
          <w:b/>
        </w:rPr>
        <w:t xml:space="preserve">Дауд </w:t>
      </w:r>
      <w:proofErr w:type="spellStart"/>
      <w:r w:rsidR="00D7148B" w:rsidRPr="00B24D97">
        <w:rPr>
          <w:b/>
        </w:rPr>
        <w:t>Аляовлу</w:t>
      </w:r>
      <w:proofErr w:type="spellEnd"/>
      <w:r w:rsidR="00D7148B" w:rsidRPr="00B24D97">
        <w:t xml:space="preserve"> </w:t>
      </w:r>
      <w:r w:rsidR="00D7148B" w:rsidRPr="003C3996">
        <w:t>– кмет на община Цар Калоян;</w:t>
      </w:r>
    </w:p>
    <w:p w14:paraId="2651B3CF" w14:textId="395DC61E" w:rsidR="003C3996" w:rsidRPr="003C3996" w:rsidRDefault="00B24D97" w:rsidP="00B24D97">
      <w:pPr>
        <w:spacing w:before="0" w:after="0"/>
        <w:ind w:right="-1" w:firstLine="709"/>
        <w:jc w:val="both"/>
      </w:pPr>
      <w:r>
        <w:t xml:space="preserve">12. </w:t>
      </w:r>
      <w:r w:rsidR="00BB6DCE" w:rsidRPr="00B24D97">
        <w:rPr>
          <w:b/>
        </w:rPr>
        <w:t>Добрин Добрев</w:t>
      </w:r>
      <w:r w:rsidR="00913D70" w:rsidRPr="00B24D97">
        <w:t xml:space="preserve"> -</w:t>
      </w:r>
      <w:r w:rsidR="00913D70" w:rsidRPr="001625EB">
        <w:t xml:space="preserve"> кмет на община Разград</w:t>
      </w:r>
      <w:r w:rsidR="00D93EE8" w:rsidRPr="001625EB">
        <w:t>;</w:t>
      </w:r>
    </w:p>
    <w:p w14:paraId="7851E8E4" w14:textId="5CDD8BEE" w:rsidR="001061AB" w:rsidRPr="001625EB" w:rsidRDefault="001061AB" w:rsidP="00E50D95">
      <w:pPr>
        <w:tabs>
          <w:tab w:val="left" w:pos="284"/>
        </w:tabs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Заместници</w:t>
      </w:r>
      <w:r w:rsidR="003C11AD" w:rsidRPr="001625EB">
        <w:rPr>
          <w:i/>
        </w:rPr>
        <w:t>:</w:t>
      </w:r>
    </w:p>
    <w:p w14:paraId="6102E7B9" w14:textId="6397F695" w:rsidR="001061AB" w:rsidRPr="001625EB" w:rsidRDefault="001061AB" w:rsidP="00E50D95">
      <w:pPr>
        <w:pStyle w:val="ListParagraph"/>
        <w:numPr>
          <w:ilvl w:val="0"/>
          <w:numId w:val="8"/>
        </w:numPr>
        <w:tabs>
          <w:tab w:val="left" w:pos="284"/>
          <w:tab w:val="left" w:pos="1701"/>
        </w:tabs>
        <w:spacing w:before="0" w:after="0" w:line="36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25EB">
        <w:rPr>
          <w:rFonts w:ascii="Times New Roman" w:hAnsi="Times New Roman"/>
          <w:b/>
          <w:sz w:val="24"/>
          <w:szCs w:val="24"/>
        </w:rPr>
        <w:t>Ахтер</w:t>
      </w:r>
      <w:proofErr w:type="spellEnd"/>
      <w:r w:rsidRPr="001625EB">
        <w:rPr>
          <w:rFonts w:ascii="Times New Roman" w:hAnsi="Times New Roman"/>
          <w:b/>
          <w:sz w:val="24"/>
          <w:szCs w:val="24"/>
        </w:rPr>
        <w:t xml:space="preserve"> Велиев </w:t>
      </w:r>
      <w:r w:rsidRPr="001625EB">
        <w:rPr>
          <w:rFonts w:ascii="Times New Roman" w:hAnsi="Times New Roman"/>
          <w:sz w:val="24"/>
          <w:szCs w:val="24"/>
        </w:rPr>
        <w:t>– кмет на община Завет;</w:t>
      </w:r>
    </w:p>
    <w:p w14:paraId="1D170FC6" w14:textId="1299014E" w:rsidR="00913D70" w:rsidRPr="001625EB" w:rsidRDefault="00913D70" w:rsidP="00E50D95">
      <w:pPr>
        <w:pStyle w:val="ListParagraph"/>
        <w:numPr>
          <w:ilvl w:val="0"/>
          <w:numId w:val="4"/>
        </w:numPr>
        <w:tabs>
          <w:tab w:val="left" w:pos="1701"/>
        </w:tabs>
        <w:spacing w:before="0" w:after="0" w:line="360" w:lineRule="auto"/>
        <w:ind w:right="-1" w:firstLine="709"/>
        <w:jc w:val="both"/>
      </w:pPr>
      <w:r w:rsidRPr="001625EB">
        <w:rPr>
          <w:rFonts w:ascii="Times New Roman" w:hAnsi="Times New Roman"/>
          <w:b/>
          <w:sz w:val="24"/>
          <w:szCs w:val="24"/>
        </w:rPr>
        <w:t xml:space="preserve">Алкин </w:t>
      </w:r>
      <w:proofErr w:type="spellStart"/>
      <w:r w:rsidRPr="001625EB">
        <w:rPr>
          <w:rFonts w:ascii="Times New Roman" w:hAnsi="Times New Roman"/>
          <w:b/>
          <w:sz w:val="24"/>
          <w:szCs w:val="24"/>
        </w:rPr>
        <w:t>Неби</w:t>
      </w:r>
      <w:proofErr w:type="spellEnd"/>
      <w:r w:rsidRPr="001625EB">
        <w:rPr>
          <w:rFonts w:ascii="Times New Roman" w:hAnsi="Times New Roman"/>
          <w:b/>
          <w:sz w:val="24"/>
          <w:szCs w:val="24"/>
        </w:rPr>
        <w:t xml:space="preserve"> – </w:t>
      </w:r>
      <w:r w:rsidRPr="001625EB">
        <w:rPr>
          <w:rFonts w:ascii="Times New Roman" w:hAnsi="Times New Roman"/>
          <w:sz w:val="24"/>
          <w:szCs w:val="24"/>
        </w:rPr>
        <w:t>кмет на община Кубрат</w:t>
      </w:r>
      <w:r w:rsidR="00D93EE8" w:rsidRPr="001625EB">
        <w:rPr>
          <w:rFonts w:ascii="Times New Roman" w:hAnsi="Times New Roman"/>
          <w:sz w:val="24"/>
          <w:szCs w:val="24"/>
        </w:rPr>
        <w:t>;</w:t>
      </w:r>
    </w:p>
    <w:p w14:paraId="12D3D425" w14:textId="7D291C5A" w:rsidR="00DF0D3C" w:rsidRPr="001625EB" w:rsidRDefault="0046413E" w:rsidP="00E50D95">
      <w:pPr>
        <w:spacing w:before="0" w:after="0"/>
        <w:ind w:firstLine="709"/>
        <w:jc w:val="both"/>
        <w:rPr>
          <w:b/>
          <w:i/>
          <w:u w:val="single"/>
        </w:rPr>
      </w:pPr>
      <w:r w:rsidRPr="001625EB">
        <w:rPr>
          <w:b/>
          <w:i/>
          <w:u w:val="single"/>
        </w:rPr>
        <w:t>Представители на общините от област Русе:</w:t>
      </w:r>
    </w:p>
    <w:p w14:paraId="6E3F3890" w14:textId="6A5B5A83" w:rsidR="00913D70" w:rsidRPr="001625EB" w:rsidRDefault="00913D70" w:rsidP="00E50D95">
      <w:pPr>
        <w:spacing w:before="0" w:after="0"/>
        <w:ind w:right="-1" w:firstLine="709"/>
        <w:jc w:val="both"/>
      </w:pPr>
      <w:r w:rsidRPr="001625EB">
        <w:t xml:space="preserve">13. </w:t>
      </w:r>
      <w:r w:rsidRPr="001625EB">
        <w:rPr>
          <w:b/>
        </w:rPr>
        <w:t xml:space="preserve">Пенчо Милков </w:t>
      </w:r>
      <w:r w:rsidR="000876A5" w:rsidRPr="001625EB">
        <w:t>– кмет на община Рус</w:t>
      </w:r>
      <w:r w:rsidR="000876A5" w:rsidRPr="001625EB">
        <w:rPr>
          <w:lang w:val="en-US"/>
        </w:rPr>
        <w:t>e</w:t>
      </w:r>
      <w:r w:rsidR="00D93EE8" w:rsidRPr="001625EB">
        <w:t>;</w:t>
      </w:r>
    </w:p>
    <w:p w14:paraId="1BA0A157" w14:textId="5CF15574" w:rsidR="00913D70" w:rsidRPr="001625EB" w:rsidRDefault="00913D70" w:rsidP="00E50D95">
      <w:pPr>
        <w:spacing w:before="0" w:after="0"/>
        <w:ind w:right="-1" w:firstLine="709"/>
        <w:jc w:val="both"/>
      </w:pPr>
      <w:r w:rsidRPr="001625EB">
        <w:t xml:space="preserve">14. </w:t>
      </w:r>
      <w:r w:rsidRPr="001625EB">
        <w:rPr>
          <w:b/>
        </w:rPr>
        <w:t>Димитър Славов</w:t>
      </w:r>
      <w:r w:rsidRPr="001625EB">
        <w:t xml:space="preserve"> – кмет на община Бяла</w:t>
      </w:r>
      <w:r w:rsidR="00D93EE8" w:rsidRPr="001625EB">
        <w:t>;</w:t>
      </w:r>
    </w:p>
    <w:p w14:paraId="7FA788EC" w14:textId="77777777" w:rsidR="00E50D95" w:rsidRDefault="00913D70" w:rsidP="00E50D95">
      <w:pPr>
        <w:spacing w:before="0" w:after="0"/>
        <w:ind w:right="-1" w:firstLine="709"/>
        <w:jc w:val="both"/>
      </w:pPr>
      <w:r w:rsidRPr="001625EB">
        <w:t xml:space="preserve">15. </w:t>
      </w:r>
      <w:r w:rsidRPr="001625EB">
        <w:rPr>
          <w:b/>
        </w:rPr>
        <w:t xml:space="preserve">Валентин Атанасов – </w:t>
      </w:r>
      <w:r w:rsidRPr="001625EB">
        <w:t>кмет на община Сливо поле</w:t>
      </w:r>
      <w:r w:rsidR="00D93EE8" w:rsidRPr="001625EB">
        <w:t>;</w:t>
      </w:r>
    </w:p>
    <w:p w14:paraId="0A21563B" w14:textId="402FAA5D" w:rsidR="00DF0D3C" w:rsidRPr="001625EB" w:rsidRDefault="00913D70" w:rsidP="00E50D95">
      <w:pPr>
        <w:spacing w:before="0" w:after="0"/>
        <w:ind w:right="-1" w:firstLine="709"/>
        <w:jc w:val="both"/>
        <w:rPr>
          <w:b/>
          <w:i/>
        </w:rPr>
      </w:pPr>
      <w:r w:rsidRPr="001625EB">
        <w:rPr>
          <w:i/>
        </w:rPr>
        <w:t>Заместни</w:t>
      </w:r>
      <w:r w:rsidR="001061AB" w:rsidRPr="001625EB">
        <w:rPr>
          <w:i/>
        </w:rPr>
        <w:t>ци</w:t>
      </w:r>
      <w:r w:rsidRPr="001625EB">
        <w:rPr>
          <w:i/>
        </w:rPr>
        <w:t>:</w:t>
      </w:r>
      <w:r w:rsidRPr="001625EB">
        <w:rPr>
          <w:b/>
          <w:i/>
        </w:rPr>
        <w:t xml:space="preserve"> </w:t>
      </w:r>
    </w:p>
    <w:p w14:paraId="79850CBA" w14:textId="77777777" w:rsidR="001061AB" w:rsidRPr="001625EB" w:rsidRDefault="001061AB" w:rsidP="00E50D95">
      <w:pPr>
        <w:numPr>
          <w:ilvl w:val="0"/>
          <w:numId w:val="5"/>
        </w:numPr>
        <w:tabs>
          <w:tab w:val="left" w:pos="1701"/>
        </w:tabs>
        <w:spacing w:before="0" w:after="0"/>
        <w:ind w:right="-1" w:firstLine="709"/>
        <w:jc w:val="both"/>
      </w:pPr>
      <w:r w:rsidRPr="001625EB">
        <w:rPr>
          <w:b/>
        </w:rPr>
        <w:t xml:space="preserve">Божидар Борисов – </w:t>
      </w:r>
      <w:r w:rsidRPr="001625EB">
        <w:t>кмет на община Две могили;</w:t>
      </w:r>
    </w:p>
    <w:p w14:paraId="2069B46B" w14:textId="4806BED3" w:rsidR="001061AB" w:rsidRPr="001625EB" w:rsidRDefault="001061AB" w:rsidP="00E50D95">
      <w:pPr>
        <w:pStyle w:val="ListParagraph"/>
        <w:numPr>
          <w:ilvl w:val="0"/>
          <w:numId w:val="5"/>
        </w:numPr>
        <w:tabs>
          <w:tab w:val="left" w:pos="1701"/>
        </w:tabs>
        <w:spacing w:before="0" w:after="0" w:line="36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t>Петър Петров</w:t>
      </w:r>
      <w:r w:rsidRPr="001625EB">
        <w:rPr>
          <w:rFonts w:ascii="Times New Roman" w:hAnsi="Times New Roman"/>
          <w:sz w:val="24"/>
          <w:szCs w:val="24"/>
        </w:rPr>
        <w:t xml:space="preserve"> – кмет на община Ценово;</w:t>
      </w:r>
    </w:p>
    <w:p w14:paraId="45D37739" w14:textId="5EC67AEA" w:rsidR="006874A5" w:rsidRPr="001625EB" w:rsidRDefault="00BB6DCE" w:rsidP="00E50D95">
      <w:pPr>
        <w:pStyle w:val="ListParagraph"/>
        <w:numPr>
          <w:ilvl w:val="0"/>
          <w:numId w:val="5"/>
        </w:numPr>
        <w:tabs>
          <w:tab w:val="left" w:pos="1701"/>
        </w:tabs>
        <w:spacing w:before="0"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t xml:space="preserve">Мехмед </w:t>
      </w:r>
      <w:proofErr w:type="spellStart"/>
      <w:r w:rsidRPr="001625EB">
        <w:rPr>
          <w:rFonts w:ascii="Times New Roman" w:hAnsi="Times New Roman"/>
          <w:b/>
          <w:sz w:val="24"/>
          <w:szCs w:val="24"/>
        </w:rPr>
        <w:t>Мехмед</w:t>
      </w:r>
      <w:proofErr w:type="spellEnd"/>
      <w:r w:rsidRPr="001625EB">
        <w:rPr>
          <w:rFonts w:ascii="Times New Roman" w:hAnsi="Times New Roman"/>
          <w:sz w:val="24"/>
          <w:szCs w:val="24"/>
        </w:rPr>
        <w:t xml:space="preserve"> – кмет на община Ветово</w:t>
      </w:r>
      <w:r w:rsidR="003C11AD" w:rsidRPr="001625EB">
        <w:rPr>
          <w:rFonts w:ascii="Times New Roman" w:hAnsi="Times New Roman"/>
          <w:sz w:val="24"/>
          <w:szCs w:val="24"/>
        </w:rPr>
        <w:t>;</w:t>
      </w:r>
    </w:p>
    <w:p w14:paraId="0A43B88A" w14:textId="6BAA4ABE" w:rsidR="00DF0D3C" w:rsidRPr="001625EB" w:rsidRDefault="0046413E" w:rsidP="00E50D95">
      <w:pPr>
        <w:spacing w:before="0" w:after="0"/>
        <w:ind w:firstLine="709"/>
        <w:jc w:val="both"/>
        <w:rPr>
          <w:b/>
          <w:i/>
          <w:u w:val="single"/>
        </w:rPr>
      </w:pPr>
      <w:r w:rsidRPr="001625EB">
        <w:rPr>
          <w:b/>
          <w:i/>
          <w:u w:val="single"/>
        </w:rPr>
        <w:t>Представители на общините от област Силистра:</w:t>
      </w:r>
    </w:p>
    <w:p w14:paraId="6863E2C0" w14:textId="266B046C" w:rsidR="007159A1" w:rsidRPr="001625EB" w:rsidRDefault="00913D70" w:rsidP="00E50D95">
      <w:pPr>
        <w:spacing w:before="0" w:after="0"/>
        <w:ind w:right="-1" w:firstLine="709"/>
        <w:jc w:val="both"/>
      </w:pPr>
      <w:r w:rsidRPr="001625EB">
        <w:t xml:space="preserve">16. </w:t>
      </w:r>
      <w:r w:rsidR="00BB6DCE" w:rsidRPr="001625EB">
        <w:rPr>
          <w:b/>
        </w:rPr>
        <w:t xml:space="preserve">Александър </w:t>
      </w:r>
      <w:proofErr w:type="spellStart"/>
      <w:r w:rsidR="00BB6DCE" w:rsidRPr="001625EB">
        <w:rPr>
          <w:b/>
        </w:rPr>
        <w:t>Сабанов</w:t>
      </w:r>
      <w:proofErr w:type="spellEnd"/>
      <w:r w:rsidRPr="001625EB">
        <w:t xml:space="preserve"> –</w:t>
      </w:r>
      <w:r w:rsidR="00BB6DCE" w:rsidRPr="001625EB">
        <w:t xml:space="preserve"> кмет на община Силистра</w:t>
      </w:r>
      <w:r w:rsidR="00D93EE8" w:rsidRPr="001625EB">
        <w:t>;</w:t>
      </w:r>
    </w:p>
    <w:p w14:paraId="0A5F2B7D" w14:textId="77777777" w:rsidR="00E50D95" w:rsidRDefault="00913D70" w:rsidP="00E50D95">
      <w:pPr>
        <w:spacing w:before="0" w:after="0"/>
        <w:ind w:right="-1" w:firstLine="709"/>
        <w:jc w:val="both"/>
      </w:pPr>
      <w:r w:rsidRPr="001625EB">
        <w:t>17.</w:t>
      </w:r>
      <w:r w:rsidR="00386C2E" w:rsidRPr="001625EB">
        <w:t xml:space="preserve"> </w:t>
      </w:r>
      <w:r w:rsidRPr="001625EB">
        <w:rPr>
          <w:b/>
        </w:rPr>
        <w:t>Неждет</w:t>
      </w:r>
      <w:r w:rsidRPr="001625EB">
        <w:t xml:space="preserve"> </w:t>
      </w:r>
      <w:r w:rsidRPr="001625EB">
        <w:rPr>
          <w:b/>
        </w:rPr>
        <w:t>Ниази</w:t>
      </w:r>
      <w:r w:rsidRPr="001625EB">
        <w:t xml:space="preserve"> – кмет на община Главиница</w:t>
      </w:r>
      <w:r w:rsidR="00D93EE8" w:rsidRPr="001625EB">
        <w:t>;</w:t>
      </w:r>
    </w:p>
    <w:p w14:paraId="52784149" w14:textId="109DA211" w:rsidR="006874A5" w:rsidRPr="001625EB" w:rsidRDefault="006874A5" w:rsidP="00E50D95">
      <w:pPr>
        <w:spacing w:before="0" w:after="0"/>
        <w:ind w:right="-1" w:firstLine="709"/>
        <w:jc w:val="both"/>
        <w:rPr>
          <w:b/>
          <w:i/>
        </w:rPr>
      </w:pPr>
      <w:r w:rsidRPr="001625EB">
        <w:rPr>
          <w:i/>
        </w:rPr>
        <w:t>Заместници:</w:t>
      </w:r>
      <w:r w:rsidRPr="001625EB">
        <w:rPr>
          <w:b/>
          <w:i/>
        </w:rPr>
        <w:t xml:space="preserve"> </w:t>
      </w:r>
    </w:p>
    <w:p w14:paraId="6A6D7A2A" w14:textId="636F729F" w:rsidR="006874A5" w:rsidRPr="001625EB" w:rsidRDefault="00BB6DCE" w:rsidP="00E50D95">
      <w:pPr>
        <w:numPr>
          <w:ilvl w:val="0"/>
          <w:numId w:val="7"/>
        </w:numPr>
        <w:tabs>
          <w:tab w:val="left" w:pos="1701"/>
        </w:tabs>
        <w:spacing w:before="0" w:after="0"/>
        <w:ind w:right="-1" w:firstLine="709"/>
        <w:jc w:val="both"/>
      </w:pPr>
      <w:r w:rsidRPr="001625EB">
        <w:rPr>
          <w:b/>
        </w:rPr>
        <w:t>Димитър Трендафилов</w:t>
      </w:r>
      <w:r w:rsidR="006874A5" w:rsidRPr="001625EB">
        <w:t xml:space="preserve"> –</w:t>
      </w:r>
      <w:r w:rsidRPr="001625EB">
        <w:rPr>
          <w:lang w:val="en-US"/>
        </w:rPr>
        <w:t xml:space="preserve"> </w:t>
      </w:r>
      <w:r w:rsidRPr="001625EB">
        <w:t xml:space="preserve">председател </w:t>
      </w:r>
      <w:proofErr w:type="spellStart"/>
      <w:r w:rsidRPr="001625EB">
        <w:t>ОбС</w:t>
      </w:r>
      <w:proofErr w:type="spellEnd"/>
      <w:r w:rsidRPr="001625EB">
        <w:t xml:space="preserve"> Силистра</w:t>
      </w:r>
      <w:r w:rsidR="006874A5" w:rsidRPr="001625EB">
        <w:t>;</w:t>
      </w:r>
    </w:p>
    <w:p w14:paraId="579D7C80" w14:textId="1FB4BDD5" w:rsidR="005F2580" w:rsidRPr="001625EB" w:rsidRDefault="00BB6DCE" w:rsidP="00E50D95">
      <w:pPr>
        <w:pStyle w:val="ListParagraph"/>
        <w:numPr>
          <w:ilvl w:val="0"/>
          <w:numId w:val="6"/>
        </w:numPr>
        <w:tabs>
          <w:tab w:val="left" w:pos="1701"/>
        </w:tabs>
        <w:spacing w:before="0" w:after="0" w:line="360" w:lineRule="auto"/>
        <w:ind w:right="-1" w:firstLine="709"/>
        <w:jc w:val="both"/>
      </w:pPr>
      <w:r w:rsidRPr="001625EB">
        <w:rPr>
          <w:rFonts w:ascii="Times New Roman" w:hAnsi="Times New Roman"/>
          <w:b/>
          <w:sz w:val="24"/>
          <w:szCs w:val="24"/>
        </w:rPr>
        <w:t xml:space="preserve">Адем </w:t>
      </w:r>
      <w:proofErr w:type="spellStart"/>
      <w:r w:rsidRPr="001625EB">
        <w:rPr>
          <w:rFonts w:ascii="Times New Roman" w:hAnsi="Times New Roman"/>
          <w:b/>
          <w:sz w:val="24"/>
          <w:szCs w:val="24"/>
        </w:rPr>
        <w:t>Адем</w:t>
      </w:r>
      <w:proofErr w:type="spellEnd"/>
      <w:r w:rsidR="00913D70" w:rsidRPr="001625EB">
        <w:rPr>
          <w:rFonts w:ascii="Times New Roman" w:hAnsi="Times New Roman"/>
          <w:b/>
          <w:sz w:val="24"/>
          <w:szCs w:val="24"/>
        </w:rPr>
        <w:t xml:space="preserve"> –</w:t>
      </w:r>
      <w:r w:rsidRPr="001625EB">
        <w:rPr>
          <w:rFonts w:ascii="Times New Roman" w:hAnsi="Times New Roman"/>
          <w:sz w:val="24"/>
          <w:szCs w:val="24"/>
        </w:rPr>
        <w:t xml:space="preserve"> председател на </w:t>
      </w:r>
      <w:proofErr w:type="spellStart"/>
      <w:r w:rsidRPr="001625EB">
        <w:rPr>
          <w:rFonts w:ascii="Times New Roman" w:hAnsi="Times New Roman"/>
          <w:sz w:val="24"/>
          <w:szCs w:val="24"/>
        </w:rPr>
        <w:t>ОбС</w:t>
      </w:r>
      <w:proofErr w:type="spellEnd"/>
      <w:r w:rsidRPr="001625EB">
        <w:rPr>
          <w:rFonts w:ascii="Times New Roman" w:hAnsi="Times New Roman"/>
          <w:sz w:val="24"/>
          <w:szCs w:val="24"/>
        </w:rPr>
        <w:t xml:space="preserve"> Тутракан</w:t>
      </w:r>
      <w:r w:rsidR="002E7F65" w:rsidRPr="001625EB">
        <w:rPr>
          <w:rFonts w:ascii="Times New Roman" w:hAnsi="Times New Roman"/>
          <w:sz w:val="24"/>
          <w:szCs w:val="24"/>
        </w:rPr>
        <w:t>;</w:t>
      </w:r>
    </w:p>
    <w:p w14:paraId="6CD96389" w14:textId="627A1A30" w:rsidR="000650C8" w:rsidRPr="001625EB" w:rsidRDefault="000650C8" w:rsidP="00E50D95">
      <w:pPr>
        <w:spacing w:before="0" w:after="0"/>
        <w:ind w:right="-1" w:firstLine="709"/>
        <w:jc w:val="both"/>
      </w:pPr>
      <w:r w:rsidRPr="001625EB">
        <w:rPr>
          <w:b/>
        </w:rPr>
        <w:lastRenderedPageBreak/>
        <w:t>II. Наблюдатели с право на съвещателен глас,</w:t>
      </w:r>
      <w:r w:rsidR="00BE5405" w:rsidRPr="001625EB">
        <w:rPr>
          <w:b/>
        </w:rPr>
        <w:t xml:space="preserve"> по чл.18, ал.13, т.6-11</w:t>
      </w:r>
      <w:r w:rsidR="00FA475A" w:rsidRPr="001625EB">
        <w:rPr>
          <w:b/>
        </w:rPr>
        <w:t xml:space="preserve"> от Закона за регионалното развитие (ЗРР)</w:t>
      </w:r>
      <w:r w:rsidR="00BE5405" w:rsidRPr="001625EB">
        <w:rPr>
          <w:b/>
        </w:rPr>
        <w:t>,</w:t>
      </w:r>
      <w:r w:rsidRPr="001625EB">
        <w:rPr>
          <w:b/>
        </w:rPr>
        <w:t xml:space="preserve"> които имат право на глас</w:t>
      </w:r>
      <w:r w:rsidR="00C72DD1" w:rsidRPr="001625EB">
        <w:rPr>
          <w:b/>
        </w:rPr>
        <w:t xml:space="preserve">, </w:t>
      </w:r>
      <w:r w:rsidRPr="001625EB">
        <w:rPr>
          <w:b/>
        </w:rPr>
        <w:t>единствено при приемането на решения по чл. 19, ал. 1, т. 3 от ЗРР</w:t>
      </w:r>
      <w:r w:rsidRPr="001625EB">
        <w:t>;</w:t>
      </w:r>
    </w:p>
    <w:p w14:paraId="623BF895" w14:textId="77777777" w:rsidR="00E50D95" w:rsidRDefault="00913D70" w:rsidP="00E50D95">
      <w:pPr>
        <w:spacing w:before="0" w:after="0"/>
        <w:ind w:right="-1" w:firstLine="709"/>
        <w:jc w:val="both"/>
      </w:pPr>
      <w:r w:rsidRPr="001625EB">
        <w:t xml:space="preserve">18. </w:t>
      </w:r>
      <w:r w:rsidRPr="001625EB">
        <w:rPr>
          <w:b/>
        </w:rPr>
        <w:t>Теодора Д</w:t>
      </w:r>
      <w:r w:rsidR="00D93EE8" w:rsidRPr="001625EB">
        <w:rPr>
          <w:b/>
        </w:rPr>
        <w:t>а</w:t>
      </w:r>
      <w:r w:rsidRPr="001625EB">
        <w:rPr>
          <w:b/>
        </w:rPr>
        <w:t>чева</w:t>
      </w:r>
      <w:r w:rsidRPr="001625EB">
        <w:t xml:space="preserve"> – заместник изпълнителен директор  на Национално сдружение на общините в Република България (НСОРБ)</w:t>
      </w:r>
      <w:r w:rsidR="00D93EE8" w:rsidRPr="001625EB">
        <w:t>;</w:t>
      </w:r>
    </w:p>
    <w:p w14:paraId="77050197" w14:textId="5A17E869" w:rsidR="0085692E" w:rsidRPr="001625EB" w:rsidRDefault="00913D70" w:rsidP="00E50D95">
      <w:pPr>
        <w:spacing w:before="0" w:after="0"/>
        <w:ind w:right="-1" w:firstLine="709"/>
        <w:jc w:val="both"/>
      </w:pPr>
      <w:r w:rsidRPr="001625EB">
        <w:rPr>
          <w:i/>
        </w:rPr>
        <w:t>Заместник:</w:t>
      </w:r>
      <w:r w:rsidRPr="001625EB">
        <w:t xml:space="preserve"> </w:t>
      </w:r>
    </w:p>
    <w:p w14:paraId="1407AF57" w14:textId="54B320FA" w:rsidR="00913D70" w:rsidRPr="001625EB" w:rsidRDefault="00913D70" w:rsidP="00E50D95">
      <w:pPr>
        <w:pStyle w:val="ListParagraph"/>
        <w:numPr>
          <w:ilvl w:val="0"/>
          <w:numId w:val="6"/>
        </w:numPr>
        <w:tabs>
          <w:tab w:val="left" w:pos="1701"/>
        </w:tabs>
        <w:spacing w:before="0" w:after="0" w:line="360" w:lineRule="auto"/>
        <w:ind w:left="1701" w:right="-1" w:hanging="212"/>
        <w:jc w:val="both"/>
        <w:rPr>
          <w:rFonts w:ascii="Times New Roman" w:hAnsi="Times New Roman"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t>Полина Косева</w:t>
      </w:r>
      <w:r w:rsidRPr="001625EB">
        <w:rPr>
          <w:rFonts w:ascii="Times New Roman" w:hAnsi="Times New Roman"/>
          <w:sz w:val="24"/>
          <w:szCs w:val="24"/>
        </w:rPr>
        <w:t xml:space="preserve"> – старши експерт „Инвестиционни проекти на общините“ в НСОРБ</w:t>
      </w:r>
      <w:r w:rsidR="00D93EE8" w:rsidRPr="001625EB">
        <w:rPr>
          <w:rFonts w:ascii="Times New Roman" w:hAnsi="Times New Roman"/>
          <w:sz w:val="24"/>
          <w:szCs w:val="24"/>
        </w:rPr>
        <w:t>;</w:t>
      </w:r>
    </w:p>
    <w:p w14:paraId="1C6F02B9" w14:textId="56E89A4C" w:rsidR="005F2B32" w:rsidRPr="001625EB" w:rsidRDefault="00913D70" w:rsidP="00E50D95">
      <w:pPr>
        <w:spacing w:before="0" w:after="0"/>
        <w:ind w:right="-1" w:firstLine="709"/>
        <w:jc w:val="both"/>
      </w:pPr>
      <w:r w:rsidRPr="001625EB">
        <w:t xml:space="preserve">19. </w:t>
      </w:r>
      <w:r w:rsidR="00C74AFA" w:rsidRPr="001625EB">
        <w:rPr>
          <w:b/>
        </w:rPr>
        <w:t>Милен Добрев</w:t>
      </w:r>
      <w:r w:rsidRPr="001625EB">
        <w:rPr>
          <w:b/>
        </w:rPr>
        <w:t xml:space="preserve"> </w:t>
      </w:r>
      <w:r w:rsidRPr="001625EB">
        <w:t>–</w:t>
      </w:r>
      <w:r w:rsidR="00C74AFA" w:rsidRPr="001625EB">
        <w:t xml:space="preserve"> Русенска търговско-индустриална камара</w:t>
      </w:r>
      <w:r w:rsidR="000B40A7" w:rsidRPr="001625EB">
        <w:t>, представител на национално представените организации на р</w:t>
      </w:r>
      <w:r w:rsidR="0068380E" w:rsidRPr="001625EB">
        <w:t>аботодателите на територията на Северен</w:t>
      </w:r>
      <w:r w:rsidR="000B40A7" w:rsidRPr="001625EB">
        <w:t xml:space="preserve"> централен регион за планиране от ниво 2;</w:t>
      </w:r>
    </w:p>
    <w:p w14:paraId="1FBE7FD5" w14:textId="748AF680" w:rsidR="00913D70" w:rsidRPr="001625EB" w:rsidRDefault="00D3403E" w:rsidP="00E50D95">
      <w:pPr>
        <w:spacing w:before="0" w:after="0"/>
        <w:ind w:right="-1" w:firstLine="709"/>
        <w:jc w:val="both"/>
        <w:rPr>
          <w:i/>
          <w:lang w:val="en-US"/>
        </w:rPr>
      </w:pPr>
      <w:r w:rsidRPr="001625EB">
        <w:t>20.</w:t>
      </w:r>
      <w:r w:rsidRPr="001625EB">
        <w:rPr>
          <w:b/>
        </w:rPr>
        <w:t xml:space="preserve"> </w:t>
      </w:r>
      <w:r w:rsidR="00C74AFA" w:rsidRPr="001625EB">
        <w:rPr>
          <w:b/>
        </w:rPr>
        <w:t>Димитър Чолаков</w:t>
      </w:r>
      <w:r w:rsidR="00913D70" w:rsidRPr="001625EB">
        <w:t xml:space="preserve"> –</w:t>
      </w:r>
      <w:r w:rsidR="000C47E1">
        <w:rPr>
          <w:lang w:val="en-US"/>
        </w:rPr>
        <w:t xml:space="preserve"> </w:t>
      </w:r>
      <w:r w:rsidR="00C74AFA" w:rsidRPr="001625EB">
        <w:t>Съюз за стопанска инициатива</w:t>
      </w:r>
      <w:r w:rsidR="001E7607" w:rsidRPr="001625EB">
        <w:t>,</w:t>
      </w:r>
      <w:r w:rsidR="003716F7" w:rsidRPr="001625EB">
        <w:t xml:space="preserve"> </w:t>
      </w:r>
      <w:r w:rsidR="00CE2559" w:rsidRPr="001625EB">
        <w:t>представител на национално представените организации на работодателите на територията на Северен централен регион за планиране от ниво 2;</w:t>
      </w:r>
    </w:p>
    <w:p w14:paraId="0A04B97C" w14:textId="77777777" w:rsidR="00E50D95" w:rsidRDefault="00255941" w:rsidP="00E50D95">
      <w:pPr>
        <w:spacing w:before="0" w:after="0"/>
        <w:ind w:right="-1" w:firstLine="709"/>
        <w:jc w:val="both"/>
      </w:pPr>
      <w:r w:rsidRPr="001625EB">
        <w:t>2</w:t>
      </w:r>
      <w:r w:rsidR="00B61ABB" w:rsidRPr="001625EB">
        <w:t>1</w:t>
      </w:r>
      <w:r w:rsidR="006875F3" w:rsidRPr="001625EB">
        <w:t xml:space="preserve">. </w:t>
      </w:r>
      <w:proofErr w:type="spellStart"/>
      <w:r w:rsidR="006875F3" w:rsidRPr="001625EB">
        <w:rPr>
          <w:b/>
        </w:rPr>
        <w:t>Иоанис</w:t>
      </w:r>
      <w:proofErr w:type="spellEnd"/>
      <w:r w:rsidR="006875F3" w:rsidRPr="001625EB">
        <w:rPr>
          <w:b/>
        </w:rPr>
        <w:t xml:space="preserve"> </w:t>
      </w:r>
      <w:proofErr w:type="spellStart"/>
      <w:r w:rsidR="006875F3" w:rsidRPr="001625EB">
        <w:rPr>
          <w:b/>
        </w:rPr>
        <w:t>Партениотис</w:t>
      </w:r>
      <w:proofErr w:type="spellEnd"/>
      <w:r w:rsidR="006875F3" w:rsidRPr="001625EB">
        <w:rPr>
          <w:b/>
        </w:rPr>
        <w:t xml:space="preserve"> – </w:t>
      </w:r>
      <w:r w:rsidR="006875F3" w:rsidRPr="001625EB">
        <w:t>вицепрезидент на КТ „Подкрепа“, представител на национално представените организации на работниците и служителите в Северен централен регион за планиране от ниво 2;</w:t>
      </w:r>
    </w:p>
    <w:p w14:paraId="65E9F251" w14:textId="19E1E46C" w:rsidR="006875F3" w:rsidRPr="001625EB" w:rsidRDefault="006875F3" w:rsidP="00E50D95">
      <w:pPr>
        <w:spacing w:before="0" w:after="0"/>
        <w:ind w:right="-1" w:firstLine="709"/>
        <w:jc w:val="both"/>
      </w:pPr>
      <w:r w:rsidRPr="001625EB">
        <w:rPr>
          <w:i/>
        </w:rPr>
        <w:t>Заместник:</w:t>
      </w:r>
      <w:r w:rsidRPr="001625EB">
        <w:t xml:space="preserve"> </w:t>
      </w:r>
    </w:p>
    <w:p w14:paraId="71E3E108" w14:textId="5713C8EB" w:rsidR="006875F3" w:rsidRPr="001625EB" w:rsidRDefault="006875F3" w:rsidP="00E50D95">
      <w:pPr>
        <w:pStyle w:val="ListParagraph"/>
        <w:numPr>
          <w:ilvl w:val="0"/>
          <w:numId w:val="6"/>
        </w:numPr>
        <w:tabs>
          <w:tab w:val="left" w:pos="1701"/>
        </w:tabs>
        <w:spacing w:before="0" w:after="0" w:line="360" w:lineRule="auto"/>
        <w:ind w:left="1701" w:right="-1" w:hanging="212"/>
        <w:jc w:val="both"/>
        <w:rPr>
          <w:rFonts w:ascii="Times New Roman" w:hAnsi="Times New Roman"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t xml:space="preserve">Дешка </w:t>
      </w:r>
      <w:proofErr w:type="spellStart"/>
      <w:r w:rsidRPr="001625EB">
        <w:rPr>
          <w:rFonts w:ascii="Times New Roman" w:hAnsi="Times New Roman"/>
          <w:b/>
          <w:sz w:val="24"/>
          <w:szCs w:val="24"/>
        </w:rPr>
        <w:t>Мандикова</w:t>
      </w:r>
      <w:proofErr w:type="spellEnd"/>
      <w:r w:rsidRPr="001625EB">
        <w:rPr>
          <w:rFonts w:ascii="Times New Roman" w:hAnsi="Times New Roman"/>
          <w:b/>
          <w:sz w:val="24"/>
          <w:szCs w:val="24"/>
        </w:rPr>
        <w:t xml:space="preserve"> – </w:t>
      </w:r>
      <w:r w:rsidRPr="001625EB">
        <w:rPr>
          <w:rFonts w:ascii="Times New Roman" w:hAnsi="Times New Roman"/>
          <w:sz w:val="24"/>
          <w:szCs w:val="24"/>
        </w:rPr>
        <w:t>председател на СРС на КТ „Подкрепа“ – Велико Търново;</w:t>
      </w:r>
    </w:p>
    <w:p w14:paraId="694EECEB" w14:textId="5CBD2169" w:rsidR="000B40A7" w:rsidRPr="001625EB" w:rsidRDefault="00913D70" w:rsidP="00E50D95">
      <w:pPr>
        <w:spacing w:before="0" w:after="0"/>
        <w:ind w:right="-1" w:firstLine="709"/>
        <w:jc w:val="both"/>
      </w:pPr>
      <w:r w:rsidRPr="001625EB">
        <w:t>2</w:t>
      </w:r>
      <w:r w:rsidR="00B61ABB" w:rsidRPr="001625EB">
        <w:t>2</w:t>
      </w:r>
      <w:r w:rsidRPr="001625EB">
        <w:t xml:space="preserve">. </w:t>
      </w:r>
      <w:r w:rsidR="003716F7" w:rsidRPr="001625EB">
        <w:rPr>
          <w:b/>
        </w:rPr>
        <w:t>Огнян Атанасов</w:t>
      </w:r>
      <w:r w:rsidR="003716F7" w:rsidRPr="001625EB">
        <w:t xml:space="preserve"> </w:t>
      </w:r>
      <w:r w:rsidR="00ED08B4" w:rsidRPr="001625EB">
        <w:t xml:space="preserve">– вицепрезидент </w:t>
      </w:r>
      <w:r w:rsidR="003716F7" w:rsidRPr="001625EB">
        <w:t>на КНСБ</w:t>
      </w:r>
      <w:r w:rsidR="00637045" w:rsidRPr="001625EB">
        <w:t xml:space="preserve">, </w:t>
      </w:r>
      <w:r w:rsidR="000B40A7" w:rsidRPr="001625EB">
        <w:t>представител на национално представените организации на работниците и служителите в Северен централен регион за планиране от ниво 2;</w:t>
      </w:r>
    </w:p>
    <w:p w14:paraId="65843610" w14:textId="21BB3D52" w:rsidR="000B40A7" w:rsidRPr="0040106B" w:rsidRDefault="00B61ABB" w:rsidP="00E50D95">
      <w:pPr>
        <w:shd w:val="clear" w:color="auto" w:fill="FFFFFF" w:themeFill="background1"/>
        <w:spacing w:before="0" w:after="0"/>
        <w:ind w:right="-1" w:firstLine="709"/>
        <w:jc w:val="both"/>
      </w:pPr>
      <w:r w:rsidRPr="00B24D97">
        <w:t>23</w:t>
      </w:r>
      <w:r w:rsidR="00417F32" w:rsidRPr="00B24D97">
        <w:t xml:space="preserve">. </w:t>
      </w:r>
      <w:proofErr w:type="spellStart"/>
      <w:r w:rsidR="00C068C7" w:rsidRPr="00B24D97">
        <w:rPr>
          <w:b/>
        </w:rPr>
        <w:t>Бриг</w:t>
      </w:r>
      <w:proofErr w:type="spellEnd"/>
      <w:r w:rsidR="00093710" w:rsidRPr="00B24D97">
        <w:rPr>
          <w:b/>
        </w:rPr>
        <w:t>.</w:t>
      </w:r>
      <w:r w:rsidR="00C068C7" w:rsidRPr="00B24D97">
        <w:rPr>
          <w:b/>
        </w:rPr>
        <w:t xml:space="preserve"> ген.</w:t>
      </w:r>
      <w:r w:rsidR="00913D70" w:rsidRPr="00B24D97">
        <w:rPr>
          <w:b/>
        </w:rPr>
        <w:t xml:space="preserve"> Иван Маламов</w:t>
      </w:r>
      <w:r w:rsidR="00913D70" w:rsidRPr="00B24D97">
        <w:t xml:space="preserve"> – Ректор на Националния военен университет</w:t>
      </w:r>
      <w:r w:rsidR="00913D70" w:rsidRPr="0040106B">
        <w:t xml:space="preserve"> „Васил Левски“- Велико Търново</w:t>
      </w:r>
      <w:r w:rsidR="00D962A4" w:rsidRPr="0040106B">
        <w:t>, представител на висшите училища</w:t>
      </w:r>
      <w:r w:rsidR="000B40A7" w:rsidRPr="0040106B">
        <w:t xml:space="preserve"> в Северен централен регион за планиране от ниво 2;</w:t>
      </w:r>
    </w:p>
    <w:p w14:paraId="09F64C4F" w14:textId="01869FEC" w:rsidR="00913D70" w:rsidRPr="001625EB" w:rsidRDefault="00B61ABB" w:rsidP="00E50D95">
      <w:pPr>
        <w:shd w:val="clear" w:color="auto" w:fill="FFFFFF" w:themeFill="background1"/>
        <w:spacing w:before="0" w:after="0"/>
        <w:ind w:right="-1" w:firstLine="709"/>
        <w:jc w:val="both"/>
        <w:rPr>
          <w:i/>
        </w:rPr>
      </w:pPr>
      <w:r w:rsidRPr="0040106B">
        <w:t>24</w:t>
      </w:r>
      <w:r w:rsidR="00417F32" w:rsidRPr="0040106B">
        <w:t xml:space="preserve">. </w:t>
      </w:r>
      <w:r w:rsidR="00913D70" w:rsidRPr="0040106B">
        <w:rPr>
          <w:b/>
        </w:rPr>
        <w:t xml:space="preserve">Проф. д-р Маргарита Богданова – </w:t>
      </w:r>
      <w:r w:rsidR="00913D70" w:rsidRPr="0040106B">
        <w:t>декан на факултет „Мениджмънт и маркетинг“, Стопанска академия, Свищов</w:t>
      </w:r>
      <w:r w:rsidR="00171F0E" w:rsidRPr="0040106B">
        <w:t xml:space="preserve"> предста</w:t>
      </w:r>
      <w:r w:rsidR="006D3CFF" w:rsidRPr="0040106B">
        <w:t>вител на висшите училища</w:t>
      </w:r>
      <w:r w:rsidR="00171F0E" w:rsidRPr="0040106B">
        <w:t xml:space="preserve"> в Северен централен регион за планиране от ниво 2;</w:t>
      </w:r>
    </w:p>
    <w:p w14:paraId="78D66F1E" w14:textId="77777777" w:rsidR="00E50D95" w:rsidRDefault="00B61ABB" w:rsidP="00E50D95">
      <w:pPr>
        <w:spacing w:before="0" w:after="0"/>
        <w:ind w:right="-1" w:firstLine="709"/>
        <w:jc w:val="both"/>
      </w:pPr>
      <w:r w:rsidRPr="001625EB">
        <w:t>25</w:t>
      </w:r>
      <w:r w:rsidR="00417F32" w:rsidRPr="001625EB">
        <w:t xml:space="preserve">. </w:t>
      </w:r>
      <w:r w:rsidR="00913D70" w:rsidRPr="001625EB">
        <w:rPr>
          <w:b/>
        </w:rPr>
        <w:t>Елеонора Черкезова-Иванова</w:t>
      </w:r>
      <w:r w:rsidR="00913D70" w:rsidRPr="001625EB">
        <w:t xml:space="preserve"> – управител на „</w:t>
      </w:r>
      <w:proofErr w:type="spellStart"/>
      <w:r w:rsidR="00913D70" w:rsidRPr="001625EB">
        <w:t>Еллеа</w:t>
      </w:r>
      <w:proofErr w:type="spellEnd"/>
      <w:r w:rsidR="00913D70" w:rsidRPr="001625EB">
        <w:t>“ ЕООД</w:t>
      </w:r>
      <w:r w:rsidR="00566E96" w:rsidRPr="001625EB">
        <w:t>, гр. Русе</w:t>
      </w:r>
      <w:r w:rsidR="00913D70" w:rsidRPr="001625EB">
        <w:t xml:space="preserve">, представител на икономическия сектор от група предприятия </w:t>
      </w:r>
      <w:r w:rsidR="00913D70" w:rsidRPr="001625EB">
        <w:lastRenderedPageBreak/>
        <w:t>„малки/</w:t>
      </w:r>
      <w:proofErr w:type="spellStart"/>
      <w:r w:rsidR="00913D70" w:rsidRPr="001625EB">
        <w:t>микропредприятия</w:t>
      </w:r>
      <w:proofErr w:type="spellEnd"/>
      <w:r w:rsidR="00913D70" w:rsidRPr="001625EB">
        <w:t>“</w:t>
      </w:r>
      <w:r w:rsidR="00397130" w:rsidRPr="001625EB">
        <w:t xml:space="preserve"> на територията на  Северен централен регион за планиране от ниво 2</w:t>
      </w:r>
      <w:r w:rsidR="000B40A7" w:rsidRPr="001625EB">
        <w:t>;</w:t>
      </w:r>
    </w:p>
    <w:p w14:paraId="2882BB70" w14:textId="473C8C12" w:rsidR="000B40A7" w:rsidRPr="001625EB" w:rsidRDefault="00913D70" w:rsidP="00E50D95">
      <w:pPr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</w:t>
      </w:r>
      <w:r w:rsidR="000B40A7" w:rsidRPr="001625EB">
        <w:rPr>
          <w:i/>
        </w:rPr>
        <w:t>ци</w:t>
      </w:r>
      <w:r w:rsidR="001F59E9" w:rsidRPr="001625EB">
        <w:rPr>
          <w:i/>
        </w:rPr>
        <w:t>:</w:t>
      </w:r>
      <w:r w:rsidRPr="001625EB">
        <w:rPr>
          <w:i/>
        </w:rPr>
        <w:t xml:space="preserve"> </w:t>
      </w:r>
    </w:p>
    <w:p w14:paraId="60972505" w14:textId="31080FD9" w:rsidR="00913D70" w:rsidRPr="001625EB" w:rsidRDefault="00913D70" w:rsidP="00E50D95">
      <w:pPr>
        <w:pStyle w:val="ListParagraph"/>
        <w:numPr>
          <w:ilvl w:val="0"/>
          <w:numId w:val="14"/>
        </w:numPr>
        <w:tabs>
          <w:tab w:val="left" w:pos="1701"/>
        </w:tabs>
        <w:spacing w:before="0" w:after="0" w:line="360" w:lineRule="auto"/>
        <w:ind w:right="-1" w:firstLine="709"/>
        <w:jc w:val="both"/>
      </w:pPr>
      <w:r w:rsidRPr="001625EB">
        <w:rPr>
          <w:rFonts w:ascii="Times New Roman" w:hAnsi="Times New Roman"/>
          <w:b/>
          <w:sz w:val="24"/>
          <w:szCs w:val="24"/>
        </w:rPr>
        <w:t>Веселка Петкова</w:t>
      </w:r>
      <w:r w:rsidRPr="001625EB">
        <w:rPr>
          <w:rFonts w:ascii="Times New Roman" w:hAnsi="Times New Roman"/>
          <w:sz w:val="24"/>
          <w:szCs w:val="24"/>
        </w:rPr>
        <w:t xml:space="preserve"> – управител на „Мазалат“ ЕООД</w:t>
      </w:r>
      <w:r w:rsidR="00566E96" w:rsidRPr="001625EB">
        <w:rPr>
          <w:rFonts w:ascii="Times New Roman" w:hAnsi="Times New Roman"/>
          <w:sz w:val="24"/>
          <w:szCs w:val="24"/>
        </w:rPr>
        <w:t>, гр. Севлиево</w:t>
      </w:r>
      <w:r w:rsidR="000B40A7" w:rsidRPr="001625EB">
        <w:rPr>
          <w:rFonts w:ascii="Times New Roman" w:hAnsi="Times New Roman"/>
          <w:sz w:val="24"/>
          <w:szCs w:val="24"/>
        </w:rPr>
        <w:t>;</w:t>
      </w:r>
    </w:p>
    <w:p w14:paraId="43A97B1D" w14:textId="4294F6B1" w:rsidR="00107C99" w:rsidRPr="001625EB" w:rsidRDefault="00913D70" w:rsidP="00E50D95">
      <w:pPr>
        <w:pStyle w:val="ListParagraph"/>
        <w:numPr>
          <w:ilvl w:val="0"/>
          <w:numId w:val="14"/>
        </w:numPr>
        <w:tabs>
          <w:tab w:val="left" w:pos="1701"/>
        </w:tabs>
        <w:spacing w:before="0" w:after="0" w:line="360" w:lineRule="auto"/>
        <w:ind w:right="-1" w:firstLine="709"/>
        <w:jc w:val="both"/>
      </w:pPr>
      <w:r w:rsidRPr="001625EB">
        <w:rPr>
          <w:rFonts w:ascii="Times New Roman" w:hAnsi="Times New Roman"/>
          <w:b/>
          <w:sz w:val="24"/>
          <w:szCs w:val="24"/>
        </w:rPr>
        <w:t xml:space="preserve">Павлина </w:t>
      </w:r>
      <w:proofErr w:type="spellStart"/>
      <w:r w:rsidRPr="001625EB">
        <w:rPr>
          <w:rFonts w:ascii="Times New Roman" w:hAnsi="Times New Roman"/>
          <w:b/>
          <w:sz w:val="24"/>
          <w:szCs w:val="24"/>
        </w:rPr>
        <w:t>Йончина</w:t>
      </w:r>
      <w:proofErr w:type="spellEnd"/>
      <w:r w:rsidRPr="001625EB">
        <w:rPr>
          <w:rFonts w:ascii="Times New Roman" w:hAnsi="Times New Roman"/>
          <w:sz w:val="24"/>
          <w:szCs w:val="24"/>
        </w:rPr>
        <w:t xml:space="preserve"> – управител на „Медиа </w:t>
      </w:r>
      <w:proofErr w:type="spellStart"/>
      <w:r w:rsidRPr="001625EB">
        <w:rPr>
          <w:rFonts w:ascii="Times New Roman" w:hAnsi="Times New Roman"/>
          <w:sz w:val="24"/>
          <w:szCs w:val="24"/>
        </w:rPr>
        <w:t>Адвайзърс</w:t>
      </w:r>
      <w:proofErr w:type="spellEnd"/>
      <w:r w:rsidRPr="001625EB">
        <w:rPr>
          <w:rFonts w:ascii="Times New Roman" w:hAnsi="Times New Roman"/>
          <w:sz w:val="24"/>
          <w:szCs w:val="24"/>
        </w:rPr>
        <w:t>“  ЕООД</w:t>
      </w:r>
      <w:r w:rsidR="00566E96" w:rsidRPr="001625EB">
        <w:rPr>
          <w:rFonts w:ascii="Times New Roman" w:hAnsi="Times New Roman"/>
          <w:sz w:val="24"/>
          <w:szCs w:val="24"/>
        </w:rPr>
        <w:t>, гр. Русе</w:t>
      </w:r>
      <w:r w:rsidR="00107C99" w:rsidRPr="001625EB">
        <w:rPr>
          <w:rFonts w:ascii="Times New Roman" w:hAnsi="Times New Roman"/>
          <w:sz w:val="24"/>
          <w:szCs w:val="24"/>
        </w:rPr>
        <w:t>;</w:t>
      </w:r>
    </w:p>
    <w:p w14:paraId="0109880B" w14:textId="77777777" w:rsidR="00E50D95" w:rsidRDefault="00913D70" w:rsidP="00E50D95">
      <w:pPr>
        <w:spacing w:before="0" w:after="0"/>
        <w:ind w:right="-1" w:firstLine="709"/>
        <w:jc w:val="both"/>
      </w:pPr>
      <w:r w:rsidRPr="001625EB">
        <w:t>2</w:t>
      </w:r>
      <w:r w:rsidR="00B61ABB" w:rsidRPr="001625EB">
        <w:t>6</w:t>
      </w:r>
      <w:r w:rsidR="001F59E9" w:rsidRPr="001625EB">
        <w:t xml:space="preserve">. </w:t>
      </w:r>
      <w:r w:rsidR="001F59E9" w:rsidRPr="001625EB">
        <w:rPr>
          <w:b/>
        </w:rPr>
        <w:t>Димитър Йосифов</w:t>
      </w:r>
      <w:r w:rsidR="001F59E9" w:rsidRPr="001625EB">
        <w:t xml:space="preserve"> – мениджър „Мегахим“ АД</w:t>
      </w:r>
      <w:r w:rsidR="00566E96" w:rsidRPr="001625EB">
        <w:t>, гр. Русе</w:t>
      </w:r>
      <w:r w:rsidR="001F59E9" w:rsidRPr="001625EB">
        <w:t>,</w:t>
      </w:r>
      <w:r w:rsidR="00583D71" w:rsidRPr="001625EB">
        <w:t xml:space="preserve"> представител</w:t>
      </w:r>
      <w:r w:rsidR="000650C8" w:rsidRPr="001625EB">
        <w:t xml:space="preserve"> на икономическия сектор </w:t>
      </w:r>
      <w:r w:rsidR="006420C4" w:rsidRPr="001625EB">
        <w:t xml:space="preserve">от група предприятия „средни предприятия“ </w:t>
      </w:r>
      <w:r w:rsidR="00187351" w:rsidRPr="001625EB">
        <w:t>в Северен централен</w:t>
      </w:r>
      <w:r w:rsidR="000650C8" w:rsidRPr="001625EB">
        <w:t xml:space="preserve"> регион за планиране от ниво 2;</w:t>
      </w:r>
    </w:p>
    <w:p w14:paraId="2526053F" w14:textId="5B3E532B" w:rsidR="00913D70" w:rsidRPr="001625EB" w:rsidRDefault="00913D70" w:rsidP="00E50D95">
      <w:pPr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</w:t>
      </w:r>
      <w:r w:rsidR="009978EE" w:rsidRPr="001625EB">
        <w:rPr>
          <w:i/>
        </w:rPr>
        <w:t>ци</w:t>
      </w:r>
      <w:r w:rsidRPr="001625EB">
        <w:rPr>
          <w:i/>
        </w:rPr>
        <w:t>:</w:t>
      </w:r>
    </w:p>
    <w:p w14:paraId="6B311630" w14:textId="36603714" w:rsidR="001F59E9" w:rsidRPr="001625EB" w:rsidRDefault="001F59E9" w:rsidP="00E50D95">
      <w:pPr>
        <w:pStyle w:val="ListParagraph"/>
        <w:numPr>
          <w:ilvl w:val="0"/>
          <w:numId w:val="20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b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t xml:space="preserve">Светослав Първанов – </w:t>
      </w:r>
      <w:r w:rsidR="003665AE" w:rsidRPr="001625EB">
        <w:rPr>
          <w:rFonts w:ascii="Times New Roman" w:hAnsi="Times New Roman"/>
          <w:sz w:val="24"/>
          <w:szCs w:val="24"/>
        </w:rPr>
        <w:t xml:space="preserve">зам. директор в </w:t>
      </w:r>
      <w:r w:rsidRPr="001625EB">
        <w:rPr>
          <w:rFonts w:ascii="Times New Roman" w:hAnsi="Times New Roman"/>
          <w:b/>
          <w:sz w:val="24"/>
          <w:szCs w:val="24"/>
        </w:rPr>
        <w:t xml:space="preserve"> </w:t>
      </w:r>
      <w:r w:rsidR="00BC2807" w:rsidRPr="001625EB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Pr="001625EB">
        <w:rPr>
          <w:rFonts w:ascii="Times New Roman" w:hAnsi="Times New Roman"/>
          <w:sz w:val="24"/>
          <w:szCs w:val="24"/>
        </w:rPr>
        <w:t>Булмаркет</w:t>
      </w:r>
      <w:proofErr w:type="spellEnd"/>
      <w:r w:rsidRPr="001625EB">
        <w:rPr>
          <w:rFonts w:ascii="Times New Roman" w:hAnsi="Times New Roman"/>
          <w:sz w:val="24"/>
          <w:szCs w:val="24"/>
        </w:rPr>
        <w:t xml:space="preserve"> Рейл Карго</w:t>
      </w:r>
      <w:r w:rsidR="00BC2807" w:rsidRPr="001625EB">
        <w:rPr>
          <w:rFonts w:ascii="Times New Roman" w:hAnsi="Times New Roman"/>
          <w:sz w:val="24"/>
          <w:szCs w:val="24"/>
        </w:rPr>
        <w:t>“</w:t>
      </w:r>
      <w:r w:rsidRPr="001625EB">
        <w:rPr>
          <w:rFonts w:ascii="Times New Roman" w:hAnsi="Times New Roman"/>
          <w:sz w:val="24"/>
          <w:szCs w:val="24"/>
        </w:rPr>
        <w:t xml:space="preserve"> ЕООД</w:t>
      </w:r>
      <w:r w:rsidR="00566E96" w:rsidRPr="001625EB">
        <w:rPr>
          <w:rFonts w:ascii="Times New Roman" w:hAnsi="Times New Roman"/>
          <w:sz w:val="24"/>
          <w:szCs w:val="24"/>
        </w:rPr>
        <w:t>, гр. Русе</w:t>
      </w:r>
      <w:r w:rsidR="00BE0E7C" w:rsidRPr="001625EB">
        <w:rPr>
          <w:rFonts w:ascii="Times New Roman" w:hAnsi="Times New Roman"/>
          <w:sz w:val="24"/>
          <w:szCs w:val="24"/>
        </w:rPr>
        <w:t>;</w:t>
      </w:r>
    </w:p>
    <w:p w14:paraId="0C80579E" w14:textId="2A427E6F" w:rsidR="001F59E9" w:rsidRPr="001625EB" w:rsidRDefault="001F59E9" w:rsidP="00E50D95">
      <w:pPr>
        <w:pStyle w:val="ListParagraph"/>
        <w:numPr>
          <w:ilvl w:val="0"/>
          <w:numId w:val="20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t xml:space="preserve">Миглена Симеонова -  </w:t>
      </w:r>
      <w:r w:rsidR="003E16BD" w:rsidRPr="001625EB">
        <w:rPr>
          <w:rFonts w:ascii="Times New Roman" w:hAnsi="Times New Roman"/>
          <w:sz w:val="24"/>
          <w:szCs w:val="24"/>
        </w:rPr>
        <w:t>управител „</w:t>
      </w:r>
      <w:r w:rsidRPr="001625EB">
        <w:rPr>
          <w:rFonts w:ascii="Times New Roman" w:hAnsi="Times New Roman"/>
          <w:sz w:val="24"/>
          <w:szCs w:val="24"/>
        </w:rPr>
        <w:t>Път консулт</w:t>
      </w:r>
      <w:r w:rsidR="003E16BD" w:rsidRPr="001625EB">
        <w:rPr>
          <w:rFonts w:ascii="Times New Roman" w:hAnsi="Times New Roman"/>
          <w:sz w:val="24"/>
          <w:szCs w:val="24"/>
        </w:rPr>
        <w:t>“</w:t>
      </w:r>
      <w:r w:rsidRPr="001625EB">
        <w:rPr>
          <w:rFonts w:ascii="Times New Roman" w:hAnsi="Times New Roman"/>
          <w:sz w:val="24"/>
          <w:szCs w:val="24"/>
        </w:rPr>
        <w:t xml:space="preserve"> ООД</w:t>
      </w:r>
      <w:r w:rsidR="00566E96" w:rsidRPr="001625EB">
        <w:rPr>
          <w:rFonts w:ascii="Times New Roman" w:hAnsi="Times New Roman"/>
          <w:sz w:val="24"/>
          <w:szCs w:val="24"/>
        </w:rPr>
        <w:t>, гр. Разград</w:t>
      </w:r>
      <w:r w:rsidR="00BE0E7C" w:rsidRPr="001625EB">
        <w:rPr>
          <w:rFonts w:ascii="Times New Roman" w:hAnsi="Times New Roman"/>
          <w:sz w:val="24"/>
          <w:szCs w:val="24"/>
        </w:rPr>
        <w:t>;</w:t>
      </w:r>
    </w:p>
    <w:p w14:paraId="5BFBA667" w14:textId="4E09DD88" w:rsidR="00BE0E7C" w:rsidRPr="001625EB" w:rsidRDefault="001F59E9" w:rsidP="00E50D95">
      <w:pPr>
        <w:pStyle w:val="ListParagraph"/>
        <w:numPr>
          <w:ilvl w:val="0"/>
          <w:numId w:val="20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t>Даниела Симеонова</w:t>
      </w:r>
      <w:r w:rsidRPr="001625EB">
        <w:rPr>
          <w:rFonts w:ascii="Times New Roman" w:hAnsi="Times New Roman"/>
          <w:sz w:val="24"/>
          <w:szCs w:val="24"/>
        </w:rPr>
        <w:t xml:space="preserve"> – </w:t>
      </w:r>
      <w:r w:rsidR="003E16BD" w:rsidRPr="001625EB">
        <w:rPr>
          <w:rFonts w:ascii="Times New Roman" w:hAnsi="Times New Roman"/>
          <w:sz w:val="24"/>
          <w:szCs w:val="24"/>
        </w:rPr>
        <w:t>управител на „Нова линия“</w:t>
      </w:r>
      <w:r w:rsidRPr="001625EB">
        <w:rPr>
          <w:rFonts w:ascii="Times New Roman" w:hAnsi="Times New Roman"/>
          <w:sz w:val="24"/>
          <w:szCs w:val="24"/>
        </w:rPr>
        <w:t xml:space="preserve"> ЕООД</w:t>
      </w:r>
      <w:r w:rsidR="00566E96" w:rsidRPr="001625EB">
        <w:rPr>
          <w:rFonts w:ascii="Times New Roman" w:hAnsi="Times New Roman"/>
          <w:sz w:val="24"/>
          <w:szCs w:val="24"/>
        </w:rPr>
        <w:t>, гр. Русе</w:t>
      </w:r>
      <w:r w:rsidR="00BE0E7C" w:rsidRPr="001625EB">
        <w:rPr>
          <w:rFonts w:ascii="Times New Roman" w:hAnsi="Times New Roman"/>
          <w:sz w:val="24"/>
          <w:szCs w:val="24"/>
        </w:rPr>
        <w:t>;</w:t>
      </w:r>
    </w:p>
    <w:p w14:paraId="271C2E47" w14:textId="0A238A05" w:rsidR="00913D70" w:rsidRPr="001625EB" w:rsidRDefault="00913D70" w:rsidP="00E50D95">
      <w:pPr>
        <w:spacing w:before="0" w:after="0"/>
        <w:ind w:right="-1" w:firstLine="709"/>
        <w:jc w:val="both"/>
      </w:pPr>
      <w:r w:rsidRPr="001625EB">
        <w:t>2</w:t>
      </w:r>
      <w:r w:rsidR="00B61ABB" w:rsidRPr="001625EB">
        <w:t>7</w:t>
      </w:r>
      <w:r w:rsidRPr="001625EB">
        <w:t xml:space="preserve">.  </w:t>
      </w:r>
      <w:r w:rsidRPr="001625EB">
        <w:rPr>
          <w:b/>
        </w:rPr>
        <w:t>инж. Николинка Хинкова</w:t>
      </w:r>
      <w:r w:rsidRPr="001625EB">
        <w:t xml:space="preserve"> –  член на СД „</w:t>
      </w:r>
      <w:proofErr w:type="spellStart"/>
      <w:r w:rsidRPr="001625EB">
        <w:t>Мехатроника</w:t>
      </w:r>
      <w:proofErr w:type="spellEnd"/>
      <w:r w:rsidRPr="001625EB">
        <w:t>“ АД</w:t>
      </w:r>
      <w:r w:rsidR="00566E96" w:rsidRPr="001625EB">
        <w:t>, гр. Габрово</w:t>
      </w:r>
      <w:r w:rsidRPr="001625EB">
        <w:t xml:space="preserve">,  представител на икономическия сектор от група предприятия „големи предприятия“ </w:t>
      </w:r>
      <w:r w:rsidR="00397130" w:rsidRPr="001625EB">
        <w:t>на територията на  Северен централен регион за планиране от ниво 2</w:t>
      </w:r>
      <w:r w:rsidR="0058721B" w:rsidRPr="001625EB">
        <w:t>;</w:t>
      </w:r>
    </w:p>
    <w:p w14:paraId="5CBA25C2" w14:textId="7D14D876" w:rsidR="0060458B" w:rsidRPr="001625EB" w:rsidRDefault="0060458B" w:rsidP="00E50D95">
      <w:pPr>
        <w:spacing w:before="0" w:after="0"/>
        <w:ind w:right="-1" w:firstLine="709"/>
        <w:jc w:val="both"/>
      </w:pPr>
      <w:r w:rsidRPr="001625EB">
        <w:t>2</w:t>
      </w:r>
      <w:r w:rsidR="00B61ABB" w:rsidRPr="001625EB">
        <w:t>8</w:t>
      </w:r>
      <w:r w:rsidRPr="001625EB">
        <w:t xml:space="preserve">. </w:t>
      </w:r>
      <w:proofErr w:type="spellStart"/>
      <w:r w:rsidRPr="001625EB">
        <w:rPr>
          <w:b/>
        </w:rPr>
        <w:t>Деана</w:t>
      </w:r>
      <w:proofErr w:type="spellEnd"/>
      <w:r w:rsidRPr="001625EB">
        <w:rPr>
          <w:b/>
        </w:rPr>
        <w:t xml:space="preserve"> Димова-Великова</w:t>
      </w:r>
      <w:r w:rsidRPr="001625EB">
        <w:t xml:space="preserve"> – Управител на СНЦ „Център Динамика“, гр. Русе - представител на юридически</w:t>
      </w:r>
      <w:r w:rsidR="00B21AB4" w:rsidRPr="001625EB">
        <w:t>те</w:t>
      </w:r>
      <w:r w:rsidRPr="001625EB">
        <w:t xml:space="preserve"> лица с нестопанска цел, осъществяващи дейност в обществена по</w:t>
      </w:r>
      <w:r w:rsidR="00397130" w:rsidRPr="001625EB">
        <w:t>лза на територията на Северен централен</w:t>
      </w:r>
      <w:r w:rsidRPr="001625EB">
        <w:t xml:space="preserve"> регион за планиране от ниво 2 от групата организации, работещи в сферата на равенството между мъжете и жените, </w:t>
      </w:r>
      <w:proofErr w:type="spellStart"/>
      <w:r w:rsidRPr="001625EB">
        <w:t>недискриминацията</w:t>
      </w:r>
      <w:proofErr w:type="spellEnd"/>
      <w:r w:rsidRPr="001625EB">
        <w:t xml:space="preserve">, равните възможности, социалното включване и интегрирането на </w:t>
      </w:r>
      <w:proofErr w:type="spellStart"/>
      <w:r w:rsidRPr="001625EB">
        <w:t>маргинализираните</w:t>
      </w:r>
      <w:proofErr w:type="spellEnd"/>
      <w:r w:rsidRPr="001625EB">
        <w:t xml:space="preserve"> групи</w:t>
      </w:r>
      <w:r w:rsidR="00171F0E" w:rsidRPr="001625EB">
        <w:t>;</w:t>
      </w:r>
    </w:p>
    <w:p w14:paraId="12FF6648" w14:textId="3EBFAD06" w:rsidR="00171F0E" w:rsidRPr="001625EB" w:rsidRDefault="0060458B" w:rsidP="00E50D95">
      <w:pPr>
        <w:spacing w:before="0" w:after="0"/>
        <w:ind w:right="-1" w:firstLine="709"/>
        <w:jc w:val="both"/>
      </w:pPr>
      <w:r w:rsidRPr="001625EB">
        <w:rPr>
          <w:i/>
        </w:rPr>
        <w:t>Заместни</w:t>
      </w:r>
      <w:r w:rsidR="00171F0E" w:rsidRPr="001625EB">
        <w:rPr>
          <w:i/>
        </w:rPr>
        <w:t>ци</w:t>
      </w:r>
      <w:r w:rsidRPr="001625EB">
        <w:rPr>
          <w:i/>
        </w:rPr>
        <w:t>:</w:t>
      </w:r>
      <w:r w:rsidRPr="001625EB">
        <w:t xml:space="preserve">  </w:t>
      </w:r>
    </w:p>
    <w:p w14:paraId="6C475BD1" w14:textId="46A00337" w:rsidR="0060458B" w:rsidRPr="001625EB" w:rsidRDefault="0060458B" w:rsidP="00E50D95">
      <w:pPr>
        <w:pStyle w:val="ListParagraph"/>
        <w:numPr>
          <w:ilvl w:val="0"/>
          <w:numId w:val="15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1625EB">
        <w:rPr>
          <w:rFonts w:ascii="Times New Roman" w:hAnsi="Times New Roman"/>
          <w:b/>
          <w:sz w:val="24"/>
          <w:szCs w:val="24"/>
        </w:rPr>
        <w:t>Ивайло Иванов</w:t>
      </w:r>
      <w:r w:rsidRPr="001625EB">
        <w:rPr>
          <w:rFonts w:ascii="Times New Roman" w:hAnsi="Times New Roman"/>
          <w:sz w:val="24"/>
          <w:szCs w:val="24"/>
        </w:rPr>
        <w:t xml:space="preserve"> – Управител на СНЦ „Българо-румънски трансграничен институт по медиация</w:t>
      </w:r>
      <w:r w:rsidR="002A603E" w:rsidRPr="001625EB">
        <w:rPr>
          <w:rFonts w:ascii="Times New Roman" w:hAnsi="Times New Roman"/>
          <w:sz w:val="24"/>
          <w:szCs w:val="24"/>
        </w:rPr>
        <w:t xml:space="preserve">“ </w:t>
      </w:r>
      <w:r w:rsidRPr="001625EB">
        <w:rPr>
          <w:rFonts w:ascii="Times New Roman" w:hAnsi="Times New Roman"/>
          <w:sz w:val="24"/>
          <w:szCs w:val="24"/>
        </w:rPr>
        <w:t>, гр. Русе</w:t>
      </w:r>
      <w:r w:rsidR="009978EE" w:rsidRPr="001625EB">
        <w:rPr>
          <w:rFonts w:ascii="Times New Roman" w:hAnsi="Times New Roman"/>
          <w:sz w:val="24"/>
          <w:szCs w:val="24"/>
        </w:rPr>
        <w:t>;</w:t>
      </w:r>
    </w:p>
    <w:p w14:paraId="089A40B0" w14:textId="5A5D93B3" w:rsidR="0060458B" w:rsidRPr="001625EB" w:rsidRDefault="0060458B" w:rsidP="00E50D95">
      <w:pPr>
        <w:pStyle w:val="ListParagraph"/>
        <w:numPr>
          <w:ilvl w:val="0"/>
          <w:numId w:val="15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1625EB">
        <w:rPr>
          <w:rFonts w:ascii="Times New Roman" w:hAnsi="Times New Roman"/>
          <w:b/>
          <w:sz w:val="24"/>
          <w:szCs w:val="24"/>
        </w:rPr>
        <w:t xml:space="preserve">Снежина </w:t>
      </w:r>
      <w:proofErr w:type="spellStart"/>
      <w:r w:rsidRPr="001625EB">
        <w:rPr>
          <w:rFonts w:ascii="Times New Roman" w:hAnsi="Times New Roman"/>
          <w:b/>
          <w:sz w:val="24"/>
          <w:szCs w:val="24"/>
        </w:rPr>
        <w:t>Чурова</w:t>
      </w:r>
      <w:proofErr w:type="spellEnd"/>
      <w:r w:rsidRPr="001625EB">
        <w:rPr>
          <w:rFonts w:ascii="Times New Roman" w:hAnsi="Times New Roman"/>
          <w:sz w:val="24"/>
          <w:szCs w:val="24"/>
        </w:rPr>
        <w:t xml:space="preserve"> – експерт в СНЦ „Божурите“, гр. Кубрат</w:t>
      </w:r>
      <w:r w:rsidR="009978EE" w:rsidRPr="001625EB">
        <w:rPr>
          <w:rFonts w:ascii="Times New Roman" w:hAnsi="Times New Roman"/>
          <w:sz w:val="24"/>
          <w:szCs w:val="24"/>
        </w:rPr>
        <w:t>;</w:t>
      </w:r>
    </w:p>
    <w:p w14:paraId="75860C95" w14:textId="5F2E2787" w:rsidR="0060458B" w:rsidRPr="001625EB" w:rsidRDefault="00B61ABB" w:rsidP="00E50D95">
      <w:pPr>
        <w:spacing w:before="0" w:after="0"/>
        <w:ind w:right="-1" w:firstLine="709"/>
        <w:jc w:val="both"/>
      </w:pPr>
      <w:r w:rsidRPr="001625EB">
        <w:t>29</w:t>
      </w:r>
      <w:r w:rsidR="0060458B" w:rsidRPr="001625EB">
        <w:t xml:space="preserve">. </w:t>
      </w:r>
      <w:r w:rsidR="0060458B" w:rsidRPr="001625EB">
        <w:rPr>
          <w:b/>
        </w:rPr>
        <w:t xml:space="preserve">Ахмед </w:t>
      </w:r>
      <w:proofErr w:type="spellStart"/>
      <w:r w:rsidR="0060458B" w:rsidRPr="001625EB">
        <w:rPr>
          <w:b/>
        </w:rPr>
        <w:t>Куйтов</w:t>
      </w:r>
      <w:proofErr w:type="spellEnd"/>
      <w:r w:rsidR="0060458B" w:rsidRPr="001625EB">
        <w:rPr>
          <w:b/>
        </w:rPr>
        <w:t xml:space="preserve"> </w:t>
      </w:r>
      <w:r w:rsidR="0060458B" w:rsidRPr="001625EB">
        <w:t xml:space="preserve">– Управител на СНЦ „Институт Перспективи“, гр. Свищов - представител на юридически лица с нестопанска цел, осъществяващи дейност в обществена полза на територията на </w:t>
      </w:r>
      <w:r w:rsidR="00397130" w:rsidRPr="001625EB">
        <w:t>Северен</w:t>
      </w:r>
      <w:r w:rsidR="00F7302A" w:rsidRPr="001625EB">
        <w:t xml:space="preserve"> централен</w:t>
      </w:r>
      <w:r w:rsidR="00397130" w:rsidRPr="001625EB">
        <w:t xml:space="preserve"> </w:t>
      </w:r>
      <w:r w:rsidR="0060458B" w:rsidRPr="001625EB">
        <w:t>регион за планиране от ниво 2 от групата екологични организации и организации, работещи в сферата на образованието, науката и културата</w:t>
      </w:r>
      <w:r w:rsidR="009978EE" w:rsidRPr="001625EB">
        <w:t>:</w:t>
      </w:r>
    </w:p>
    <w:p w14:paraId="3FCB6E9B" w14:textId="1014C566" w:rsidR="009978EE" w:rsidRPr="001625EB" w:rsidRDefault="0060458B" w:rsidP="00E50D95">
      <w:pPr>
        <w:spacing w:before="0" w:after="0"/>
        <w:ind w:right="-1" w:firstLine="709"/>
        <w:jc w:val="both"/>
      </w:pPr>
      <w:r w:rsidRPr="001625EB">
        <w:rPr>
          <w:i/>
        </w:rPr>
        <w:lastRenderedPageBreak/>
        <w:t>Заместни</w:t>
      </w:r>
      <w:r w:rsidR="009978EE" w:rsidRPr="001625EB">
        <w:rPr>
          <w:i/>
        </w:rPr>
        <w:t>ци</w:t>
      </w:r>
      <w:r w:rsidR="0040106B">
        <w:rPr>
          <w:i/>
        </w:rPr>
        <w:t>:</w:t>
      </w:r>
      <w:r w:rsidRPr="001625EB">
        <w:t xml:space="preserve">  </w:t>
      </w:r>
    </w:p>
    <w:p w14:paraId="329D9402" w14:textId="63251074" w:rsidR="0060458B" w:rsidRPr="001625EB" w:rsidRDefault="0060458B" w:rsidP="00E50D95">
      <w:pPr>
        <w:pStyle w:val="ListParagraph"/>
        <w:numPr>
          <w:ilvl w:val="0"/>
          <w:numId w:val="16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1625EB">
        <w:rPr>
          <w:rFonts w:ascii="Times New Roman" w:hAnsi="Times New Roman"/>
          <w:b/>
          <w:sz w:val="24"/>
          <w:szCs w:val="24"/>
        </w:rPr>
        <w:t>Никола Живков</w:t>
      </w:r>
      <w:r w:rsidRPr="001625EB">
        <w:rPr>
          <w:rFonts w:ascii="Times New Roman" w:hAnsi="Times New Roman"/>
          <w:sz w:val="24"/>
          <w:szCs w:val="24"/>
        </w:rPr>
        <w:t xml:space="preserve"> – член на СНЦ „Институт Перспективи“, гр. Свищов</w:t>
      </w:r>
      <w:r w:rsidR="009978EE" w:rsidRPr="001625EB">
        <w:rPr>
          <w:rFonts w:ascii="Times New Roman" w:hAnsi="Times New Roman"/>
          <w:sz w:val="24"/>
          <w:szCs w:val="24"/>
        </w:rPr>
        <w:t>;</w:t>
      </w:r>
    </w:p>
    <w:p w14:paraId="5BA9EFA0" w14:textId="746BBC46" w:rsidR="000650C8" w:rsidRPr="001625EB" w:rsidRDefault="0060458B" w:rsidP="00E50D95">
      <w:pPr>
        <w:pStyle w:val="ListParagraph"/>
        <w:numPr>
          <w:ilvl w:val="0"/>
          <w:numId w:val="16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1625EB">
        <w:rPr>
          <w:rFonts w:ascii="Times New Roman" w:hAnsi="Times New Roman"/>
          <w:b/>
          <w:sz w:val="24"/>
          <w:szCs w:val="24"/>
        </w:rPr>
        <w:t>Мариана Пенчева</w:t>
      </w:r>
      <w:r w:rsidRPr="001625EB">
        <w:rPr>
          <w:rFonts w:ascii="Times New Roman" w:hAnsi="Times New Roman"/>
          <w:sz w:val="24"/>
          <w:szCs w:val="24"/>
        </w:rPr>
        <w:t xml:space="preserve"> – член на СНЦ „Институт Перспективи‘, гр. Свищов</w:t>
      </w:r>
      <w:r w:rsidR="009978EE" w:rsidRPr="001625EB">
        <w:rPr>
          <w:rFonts w:ascii="Times New Roman" w:hAnsi="Times New Roman"/>
          <w:sz w:val="24"/>
          <w:szCs w:val="24"/>
        </w:rPr>
        <w:t>;</w:t>
      </w:r>
    </w:p>
    <w:p w14:paraId="3DB1A44A" w14:textId="4A5DC1BD" w:rsidR="0060458B" w:rsidRPr="001625EB" w:rsidRDefault="00B61ABB" w:rsidP="00E50D95">
      <w:pPr>
        <w:spacing w:before="0" w:after="0"/>
        <w:ind w:right="-1" w:firstLine="709"/>
        <w:jc w:val="both"/>
      </w:pPr>
      <w:r w:rsidRPr="001625EB">
        <w:t>30</w:t>
      </w:r>
      <w:r w:rsidR="0060458B" w:rsidRPr="001625EB">
        <w:t xml:space="preserve">. </w:t>
      </w:r>
      <w:r w:rsidR="0060458B" w:rsidRPr="001625EB">
        <w:rPr>
          <w:b/>
        </w:rPr>
        <w:t xml:space="preserve">Емилия Германова </w:t>
      </w:r>
      <w:r w:rsidR="0060458B" w:rsidRPr="001625EB">
        <w:t>– Председател на УС на „</w:t>
      </w:r>
      <w:proofErr w:type="spellStart"/>
      <w:r w:rsidR="0060458B" w:rsidRPr="001625EB">
        <w:t>Бизнесцентър</w:t>
      </w:r>
      <w:proofErr w:type="spellEnd"/>
      <w:r w:rsidR="0060458B" w:rsidRPr="001625EB">
        <w:t xml:space="preserve"> – Исперих“, гр. Исперих - представител на юридически лица с нестопанска цел, осъществяващи дейност в обществена пол</w:t>
      </w:r>
      <w:r w:rsidR="00397130" w:rsidRPr="001625EB">
        <w:t xml:space="preserve">за на територията на Северен централен </w:t>
      </w:r>
      <w:r w:rsidR="0060458B" w:rsidRPr="001625EB">
        <w:t>регион за планиране от ниво 2 от групата агенции за регионално развитие</w:t>
      </w:r>
      <w:r w:rsidR="009978EE" w:rsidRPr="001625EB">
        <w:t>;</w:t>
      </w:r>
    </w:p>
    <w:p w14:paraId="0B4CB0C9" w14:textId="3F3B2225" w:rsidR="009978EE" w:rsidRPr="001625EB" w:rsidRDefault="0060458B" w:rsidP="00E50D95">
      <w:pPr>
        <w:spacing w:before="0" w:after="0"/>
        <w:ind w:right="-1"/>
        <w:jc w:val="both"/>
      </w:pPr>
      <w:r w:rsidRPr="001625EB">
        <w:rPr>
          <w:i/>
        </w:rPr>
        <w:t>Заместни</w:t>
      </w:r>
      <w:r w:rsidR="009978EE" w:rsidRPr="001625EB">
        <w:rPr>
          <w:i/>
        </w:rPr>
        <w:t>ци</w:t>
      </w:r>
      <w:r w:rsidRPr="001625EB">
        <w:rPr>
          <w:i/>
        </w:rPr>
        <w:t>:</w:t>
      </w:r>
      <w:r w:rsidRPr="001625EB">
        <w:t xml:space="preserve"> </w:t>
      </w:r>
    </w:p>
    <w:p w14:paraId="62F890DC" w14:textId="60E68D2F" w:rsidR="0060458B" w:rsidRPr="001625EB" w:rsidRDefault="0060458B" w:rsidP="00E50D95">
      <w:pPr>
        <w:pStyle w:val="ListParagraph"/>
        <w:numPr>
          <w:ilvl w:val="0"/>
          <w:numId w:val="17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1625EB">
        <w:rPr>
          <w:rFonts w:ascii="Times New Roman" w:hAnsi="Times New Roman"/>
          <w:b/>
          <w:sz w:val="24"/>
          <w:szCs w:val="24"/>
        </w:rPr>
        <w:t>Петър Цанков</w:t>
      </w:r>
      <w:r w:rsidRPr="001625EB">
        <w:rPr>
          <w:rFonts w:ascii="Times New Roman" w:hAnsi="Times New Roman"/>
          <w:sz w:val="24"/>
          <w:szCs w:val="24"/>
        </w:rPr>
        <w:t xml:space="preserve"> – член на СНЦ „</w:t>
      </w:r>
      <w:proofErr w:type="spellStart"/>
      <w:r w:rsidRPr="001625EB">
        <w:rPr>
          <w:rFonts w:ascii="Times New Roman" w:hAnsi="Times New Roman"/>
          <w:sz w:val="24"/>
          <w:szCs w:val="24"/>
        </w:rPr>
        <w:t>Бизнесцентър</w:t>
      </w:r>
      <w:proofErr w:type="spellEnd"/>
      <w:r w:rsidRPr="001625EB">
        <w:rPr>
          <w:rFonts w:ascii="Times New Roman" w:hAnsi="Times New Roman"/>
          <w:sz w:val="24"/>
          <w:szCs w:val="24"/>
        </w:rPr>
        <w:t xml:space="preserve"> – Исперих“, гр. Исперих</w:t>
      </w:r>
      <w:r w:rsidR="009978EE" w:rsidRPr="001625EB">
        <w:rPr>
          <w:rFonts w:ascii="Times New Roman" w:hAnsi="Times New Roman"/>
          <w:sz w:val="24"/>
          <w:szCs w:val="24"/>
        </w:rPr>
        <w:t>;</w:t>
      </w:r>
    </w:p>
    <w:p w14:paraId="7CBF199B" w14:textId="5A99BDDB" w:rsidR="00FC3BD2" w:rsidRPr="001625EB" w:rsidRDefault="0060458B" w:rsidP="00E50D95">
      <w:pPr>
        <w:pStyle w:val="ListParagraph"/>
        <w:numPr>
          <w:ilvl w:val="0"/>
          <w:numId w:val="17"/>
        </w:numPr>
        <w:tabs>
          <w:tab w:val="left" w:pos="1701"/>
        </w:tabs>
        <w:spacing w:before="0" w:after="0" w:line="360" w:lineRule="auto"/>
        <w:ind w:left="1701" w:hanging="272"/>
        <w:jc w:val="both"/>
      </w:pPr>
      <w:r w:rsidRPr="001625EB">
        <w:rPr>
          <w:rFonts w:ascii="Times New Roman" w:hAnsi="Times New Roman"/>
          <w:b/>
          <w:sz w:val="24"/>
          <w:szCs w:val="24"/>
        </w:rPr>
        <w:t>Галина Иванова</w:t>
      </w:r>
      <w:r w:rsidRPr="001625EB">
        <w:rPr>
          <w:rFonts w:ascii="Times New Roman" w:hAnsi="Times New Roman"/>
          <w:sz w:val="24"/>
          <w:szCs w:val="24"/>
        </w:rPr>
        <w:t xml:space="preserve"> – член на СНЦ „</w:t>
      </w:r>
      <w:proofErr w:type="spellStart"/>
      <w:r w:rsidRPr="001625EB">
        <w:rPr>
          <w:rFonts w:ascii="Times New Roman" w:hAnsi="Times New Roman"/>
          <w:sz w:val="24"/>
          <w:szCs w:val="24"/>
        </w:rPr>
        <w:t>Бизнесцентър</w:t>
      </w:r>
      <w:proofErr w:type="spellEnd"/>
      <w:r w:rsidRPr="001625EB">
        <w:rPr>
          <w:rFonts w:ascii="Times New Roman" w:hAnsi="Times New Roman"/>
          <w:sz w:val="24"/>
          <w:szCs w:val="24"/>
        </w:rPr>
        <w:t xml:space="preserve"> – Исперих“, гр. Исперих</w:t>
      </w:r>
      <w:r w:rsidR="009978EE" w:rsidRPr="001625EB">
        <w:rPr>
          <w:rFonts w:ascii="Times New Roman" w:hAnsi="Times New Roman"/>
          <w:sz w:val="24"/>
          <w:szCs w:val="24"/>
        </w:rPr>
        <w:t>;</w:t>
      </w:r>
    </w:p>
    <w:p w14:paraId="2F53B16D" w14:textId="1F55DF71" w:rsidR="000650C8" w:rsidRPr="001625EB" w:rsidRDefault="000650C8" w:rsidP="00E50D95">
      <w:pPr>
        <w:spacing w:before="0" w:after="0"/>
        <w:ind w:right="-1" w:firstLine="709"/>
        <w:jc w:val="both"/>
        <w:rPr>
          <w:b/>
        </w:rPr>
      </w:pPr>
      <w:r w:rsidRPr="001625EB">
        <w:rPr>
          <w:b/>
        </w:rPr>
        <w:t>III. Наблюдатели</w:t>
      </w:r>
      <w:r w:rsidR="00E12CC0" w:rsidRPr="001625EB">
        <w:rPr>
          <w:b/>
        </w:rPr>
        <w:t xml:space="preserve"> </w:t>
      </w:r>
      <w:r w:rsidR="00BE5405" w:rsidRPr="001625EB">
        <w:rPr>
          <w:b/>
        </w:rPr>
        <w:t>по чл.18, ал.13, т.1-5</w:t>
      </w:r>
      <w:r w:rsidR="00DD6B5C" w:rsidRPr="001625EB">
        <w:rPr>
          <w:b/>
        </w:rPr>
        <w:t xml:space="preserve"> от Закона за регионалното развитие (ЗРР)</w:t>
      </w:r>
      <w:r w:rsidR="00BE5405" w:rsidRPr="001625EB">
        <w:rPr>
          <w:b/>
        </w:rPr>
        <w:t xml:space="preserve">, </w:t>
      </w:r>
      <w:r w:rsidRPr="001625EB">
        <w:rPr>
          <w:b/>
        </w:rPr>
        <w:t>единствено с право на съвещателен глас:</w:t>
      </w:r>
    </w:p>
    <w:p w14:paraId="457E3009" w14:textId="77AF87D9" w:rsidR="00D72062" w:rsidRPr="001625EB" w:rsidRDefault="004A77EF" w:rsidP="00E50D95">
      <w:pPr>
        <w:spacing w:before="0" w:after="0"/>
        <w:ind w:right="-1" w:firstLine="709"/>
        <w:jc w:val="both"/>
      </w:pPr>
      <w:r w:rsidRPr="001625EB">
        <w:t>3</w:t>
      </w:r>
      <w:r w:rsidR="00B61ABB" w:rsidRPr="001625EB">
        <w:t>1</w:t>
      </w:r>
      <w:r w:rsidRPr="001625EB">
        <w:t xml:space="preserve">. </w:t>
      </w:r>
      <w:r w:rsidRPr="001625EB">
        <w:rPr>
          <w:b/>
        </w:rPr>
        <w:t>Ангел Сираков</w:t>
      </w:r>
      <w:r w:rsidRPr="001625EB">
        <w:t xml:space="preserve"> – началник на сектор „</w:t>
      </w:r>
      <w:r w:rsidR="00C74AFA" w:rsidRPr="001625EB">
        <w:t xml:space="preserve">Политики и програми за устойчив </w:t>
      </w:r>
      <w:proofErr w:type="spellStart"/>
      <w:r w:rsidR="00C74AFA" w:rsidRPr="001625EB">
        <w:t>разтеж</w:t>
      </w:r>
      <w:proofErr w:type="spellEnd"/>
      <w:r w:rsidRPr="001625EB">
        <w:t xml:space="preserve">“, </w:t>
      </w:r>
      <w:r w:rsidR="009978EE" w:rsidRPr="001625EB">
        <w:t xml:space="preserve">представител </w:t>
      </w:r>
      <w:r w:rsidR="00C74AFA" w:rsidRPr="001625EB">
        <w:t xml:space="preserve">на Дирекция </w:t>
      </w:r>
      <w:r w:rsidR="00E87587">
        <w:t>„</w:t>
      </w:r>
      <w:r w:rsidR="00C74AFA" w:rsidRPr="001625EB">
        <w:t>ЦКЗ</w:t>
      </w:r>
      <w:r w:rsidR="00E87587">
        <w:t>“</w:t>
      </w:r>
      <w:r w:rsidR="00C74AFA" w:rsidRPr="001625EB">
        <w:t>, Министерство на финансите</w:t>
      </w:r>
      <w:r w:rsidR="009978EE" w:rsidRPr="001625EB">
        <w:t>;</w:t>
      </w:r>
    </w:p>
    <w:p w14:paraId="229BDB71" w14:textId="27936E84" w:rsidR="00C74AFA" w:rsidRPr="001625EB" w:rsidRDefault="00C74AFA" w:rsidP="00E50D95">
      <w:pPr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Заместник:</w:t>
      </w:r>
    </w:p>
    <w:p w14:paraId="5E037985" w14:textId="34066694" w:rsidR="00C74AFA" w:rsidRPr="000C47E1" w:rsidRDefault="00C74AFA" w:rsidP="00E50D95">
      <w:pPr>
        <w:pStyle w:val="ListParagraph"/>
        <w:numPr>
          <w:ilvl w:val="0"/>
          <w:numId w:val="17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t xml:space="preserve">Добринка Кръстева </w:t>
      </w:r>
      <w:r w:rsidRPr="000C47E1">
        <w:rPr>
          <w:rFonts w:ascii="Times New Roman" w:hAnsi="Times New Roman"/>
          <w:b/>
          <w:sz w:val="24"/>
          <w:szCs w:val="24"/>
        </w:rPr>
        <w:t xml:space="preserve">– </w:t>
      </w:r>
      <w:r w:rsidRPr="000C47E1">
        <w:rPr>
          <w:rFonts w:ascii="Times New Roman" w:hAnsi="Times New Roman"/>
          <w:sz w:val="24"/>
          <w:szCs w:val="24"/>
        </w:rPr>
        <w:t>началник отдел „Наблюдение и анализ</w:t>
      </w:r>
      <w:r w:rsidR="00E87587">
        <w:rPr>
          <w:rFonts w:ascii="Times New Roman" w:hAnsi="Times New Roman"/>
          <w:sz w:val="24"/>
          <w:szCs w:val="24"/>
        </w:rPr>
        <w:t>“</w:t>
      </w:r>
      <w:r w:rsidRPr="000C47E1">
        <w:rPr>
          <w:rFonts w:ascii="Times New Roman" w:hAnsi="Times New Roman"/>
          <w:sz w:val="24"/>
          <w:szCs w:val="24"/>
        </w:rPr>
        <w:t xml:space="preserve">, Дирекция </w:t>
      </w:r>
      <w:r w:rsidR="00E87587">
        <w:rPr>
          <w:rFonts w:ascii="Times New Roman" w:hAnsi="Times New Roman"/>
          <w:sz w:val="24"/>
          <w:szCs w:val="24"/>
        </w:rPr>
        <w:t>„</w:t>
      </w:r>
      <w:r w:rsidRPr="000C47E1">
        <w:rPr>
          <w:rFonts w:ascii="Times New Roman" w:hAnsi="Times New Roman"/>
          <w:sz w:val="24"/>
          <w:szCs w:val="24"/>
        </w:rPr>
        <w:t>ЦКЗ</w:t>
      </w:r>
      <w:r w:rsidR="00E87587">
        <w:rPr>
          <w:rFonts w:ascii="Times New Roman" w:hAnsi="Times New Roman"/>
          <w:sz w:val="24"/>
          <w:szCs w:val="24"/>
        </w:rPr>
        <w:t>“</w:t>
      </w:r>
      <w:r w:rsidRPr="000C47E1">
        <w:rPr>
          <w:rFonts w:ascii="Times New Roman" w:hAnsi="Times New Roman"/>
          <w:sz w:val="24"/>
          <w:szCs w:val="24"/>
        </w:rPr>
        <w:t>, Министерски съвет</w:t>
      </w:r>
      <w:r w:rsidR="000C47E1">
        <w:rPr>
          <w:rFonts w:ascii="Times New Roman" w:hAnsi="Times New Roman"/>
          <w:sz w:val="24"/>
          <w:szCs w:val="24"/>
          <w:lang w:val="en-US"/>
        </w:rPr>
        <w:t>;</w:t>
      </w:r>
    </w:p>
    <w:p w14:paraId="4293A6B8" w14:textId="341DE14E" w:rsidR="009978EE" w:rsidRPr="001625EB" w:rsidRDefault="004A77EF" w:rsidP="00E50D95">
      <w:pPr>
        <w:spacing w:before="0" w:after="0"/>
        <w:ind w:right="-1" w:firstLine="709"/>
        <w:jc w:val="both"/>
        <w:rPr>
          <w:lang w:val="en-US"/>
        </w:rPr>
      </w:pPr>
      <w:r w:rsidRPr="001625EB">
        <w:t>3</w:t>
      </w:r>
      <w:r w:rsidR="00B61ABB" w:rsidRPr="001625EB">
        <w:t>2</w:t>
      </w:r>
      <w:r w:rsidRPr="001625EB">
        <w:t xml:space="preserve">. </w:t>
      </w:r>
      <w:r w:rsidR="00C74AFA" w:rsidRPr="001625EB">
        <w:rPr>
          <w:b/>
        </w:rPr>
        <w:t>Ясен Марков</w:t>
      </w:r>
      <w:r w:rsidRPr="001625EB">
        <w:t xml:space="preserve"> –</w:t>
      </w:r>
      <w:r w:rsidR="00C74AFA" w:rsidRPr="001625EB">
        <w:t>Директор дирекция „Специфична</w:t>
      </w:r>
      <w:r w:rsidR="00011C02" w:rsidRPr="001625EB">
        <w:t xml:space="preserve"> одитна дейност“ , ИА </w:t>
      </w:r>
      <w:r w:rsidR="008C6895">
        <w:t>„</w:t>
      </w:r>
      <w:r w:rsidR="00011C02" w:rsidRPr="001625EB">
        <w:t>О</w:t>
      </w:r>
      <w:r w:rsidR="008C6895">
        <w:t xml:space="preserve">дит на средствата от </w:t>
      </w:r>
      <w:r w:rsidR="00011C02" w:rsidRPr="001625EB">
        <w:t>ЕС</w:t>
      </w:r>
      <w:r w:rsidR="008C6895">
        <w:t>“</w:t>
      </w:r>
      <w:r w:rsidR="00011C02" w:rsidRPr="001625EB">
        <w:t xml:space="preserve"> към Министерство</w:t>
      </w:r>
      <w:r w:rsidR="009978EE" w:rsidRPr="001625EB">
        <w:t xml:space="preserve"> на финансите;</w:t>
      </w:r>
    </w:p>
    <w:p w14:paraId="50B69813" w14:textId="786F7D54" w:rsidR="009978EE" w:rsidRPr="001625EB" w:rsidRDefault="004A77EF" w:rsidP="00E50D95">
      <w:pPr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Заместник:</w:t>
      </w:r>
    </w:p>
    <w:p w14:paraId="4B68029C" w14:textId="3817C673" w:rsidR="000650C8" w:rsidRPr="00040C8A" w:rsidRDefault="00011C02" w:rsidP="00E50D95">
      <w:pPr>
        <w:pStyle w:val="ListParagraph"/>
        <w:numPr>
          <w:ilvl w:val="0"/>
          <w:numId w:val="17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t>Момчил Масларов</w:t>
      </w:r>
      <w:r w:rsidR="00C90D76" w:rsidRPr="00040C8A">
        <w:rPr>
          <w:rFonts w:ascii="Times New Roman" w:hAnsi="Times New Roman"/>
          <w:b/>
          <w:sz w:val="24"/>
          <w:szCs w:val="24"/>
        </w:rPr>
        <w:t xml:space="preserve"> </w:t>
      </w:r>
      <w:r w:rsidR="00C90D76" w:rsidRPr="00040C8A">
        <w:rPr>
          <w:rFonts w:ascii="Times New Roman" w:hAnsi="Times New Roman"/>
          <w:sz w:val="24"/>
          <w:szCs w:val="24"/>
        </w:rPr>
        <w:t xml:space="preserve">– </w:t>
      </w:r>
      <w:r w:rsidRPr="00040C8A">
        <w:rPr>
          <w:rFonts w:ascii="Times New Roman" w:hAnsi="Times New Roman"/>
          <w:sz w:val="24"/>
          <w:szCs w:val="24"/>
        </w:rPr>
        <w:t xml:space="preserve">държавен експерт в дирекция „Методология, хоризонтални политики и автоматизация на одитната дейност“, ИА </w:t>
      </w:r>
      <w:r w:rsidR="008C6895" w:rsidRPr="008C6895">
        <w:rPr>
          <w:rFonts w:ascii="Times New Roman" w:hAnsi="Times New Roman"/>
          <w:sz w:val="24"/>
          <w:szCs w:val="24"/>
        </w:rPr>
        <w:t>„Одит на средствата от ЕС“</w:t>
      </w:r>
      <w:r w:rsidR="008C6895">
        <w:rPr>
          <w:rFonts w:ascii="Times New Roman" w:hAnsi="Times New Roman"/>
          <w:sz w:val="24"/>
          <w:szCs w:val="24"/>
        </w:rPr>
        <w:t xml:space="preserve"> </w:t>
      </w:r>
      <w:r w:rsidRPr="00040C8A">
        <w:rPr>
          <w:rFonts w:ascii="Times New Roman" w:hAnsi="Times New Roman"/>
          <w:sz w:val="24"/>
          <w:szCs w:val="24"/>
        </w:rPr>
        <w:t>към Министерство на финансите;</w:t>
      </w:r>
    </w:p>
    <w:p w14:paraId="3554233B" w14:textId="3247A224" w:rsidR="004A77EF" w:rsidRPr="001625EB" w:rsidRDefault="004A77EF" w:rsidP="00E50D95">
      <w:pPr>
        <w:spacing w:before="0" w:after="0"/>
        <w:ind w:right="-1" w:firstLine="709"/>
        <w:jc w:val="both"/>
      </w:pPr>
      <w:r w:rsidRPr="001625EB">
        <w:t>3</w:t>
      </w:r>
      <w:r w:rsidR="00B61ABB" w:rsidRPr="001625EB">
        <w:t>3</w:t>
      </w:r>
      <w:r w:rsidR="000E0A25" w:rsidRPr="001625EB">
        <w:t xml:space="preserve">. </w:t>
      </w:r>
      <w:r w:rsidR="001625EB" w:rsidRPr="001625EB">
        <w:rPr>
          <w:b/>
        </w:rPr>
        <w:t>Валери Найденов</w:t>
      </w:r>
      <w:r w:rsidRPr="001625EB">
        <w:t xml:space="preserve"> </w:t>
      </w:r>
      <w:r w:rsidR="000E0A25" w:rsidRPr="001625EB">
        <w:t>–</w:t>
      </w:r>
      <w:r w:rsidR="001625EB" w:rsidRPr="001625EB">
        <w:t xml:space="preserve"> началник отдел „Административно-терит</w:t>
      </w:r>
      <w:r w:rsidR="00195C03">
        <w:t>ориално устройство“, дирекция „Устройство на територията и административно-териториално устройство</w:t>
      </w:r>
      <w:r w:rsidR="001625EB" w:rsidRPr="001625EB">
        <w:t>“</w:t>
      </w:r>
      <w:r w:rsidR="00195C03">
        <w:t xml:space="preserve"> („УТАТУ“)</w:t>
      </w:r>
      <w:r w:rsidR="000E0A25" w:rsidRPr="001625EB">
        <w:t>,</w:t>
      </w:r>
      <w:r w:rsidRPr="001625EB">
        <w:t xml:space="preserve"> представител на Министерство на регионалното развитие и благоустройството</w:t>
      </w:r>
      <w:r w:rsidR="001625EB" w:rsidRPr="001625EB">
        <w:t>;</w:t>
      </w:r>
    </w:p>
    <w:p w14:paraId="77D85D68" w14:textId="19DE1F82" w:rsidR="004A77EF" w:rsidRPr="001625EB" w:rsidRDefault="004A77EF" w:rsidP="00E50D95">
      <w:pPr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Заместник:</w:t>
      </w:r>
    </w:p>
    <w:p w14:paraId="796B9105" w14:textId="6A8D7645" w:rsidR="000E0A25" w:rsidRPr="001625EB" w:rsidRDefault="001625EB" w:rsidP="00E50D95">
      <w:pPr>
        <w:pStyle w:val="ListParagraph"/>
        <w:numPr>
          <w:ilvl w:val="0"/>
          <w:numId w:val="23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1625EB">
        <w:rPr>
          <w:rFonts w:ascii="Times New Roman" w:hAnsi="Times New Roman"/>
          <w:b/>
          <w:sz w:val="24"/>
          <w:szCs w:val="24"/>
        </w:rPr>
        <w:lastRenderedPageBreak/>
        <w:t xml:space="preserve">Веселка Петрова </w:t>
      </w:r>
      <w:r w:rsidR="000E0A25" w:rsidRPr="001625EB">
        <w:rPr>
          <w:rFonts w:ascii="Times New Roman" w:hAnsi="Times New Roman"/>
          <w:sz w:val="24"/>
          <w:szCs w:val="24"/>
        </w:rPr>
        <w:t>–</w:t>
      </w:r>
      <w:r w:rsidRPr="001625EB">
        <w:rPr>
          <w:rFonts w:ascii="Times New Roman" w:hAnsi="Times New Roman"/>
          <w:sz w:val="24"/>
          <w:szCs w:val="24"/>
        </w:rPr>
        <w:t xml:space="preserve"> държавен експерт в отдел „Административно-териториално устройство</w:t>
      </w:r>
      <w:r w:rsidR="00195C03">
        <w:rPr>
          <w:rFonts w:ascii="Times New Roman" w:hAnsi="Times New Roman"/>
          <w:sz w:val="24"/>
          <w:szCs w:val="24"/>
        </w:rPr>
        <w:t>“</w:t>
      </w:r>
      <w:r w:rsidRPr="001625EB">
        <w:rPr>
          <w:rFonts w:ascii="Times New Roman" w:hAnsi="Times New Roman"/>
          <w:sz w:val="24"/>
          <w:szCs w:val="24"/>
        </w:rPr>
        <w:t>, дирекция „УТ</w:t>
      </w:r>
      <w:r w:rsidR="00195C03">
        <w:rPr>
          <w:rFonts w:ascii="Times New Roman" w:hAnsi="Times New Roman"/>
          <w:sz w:val="24"/>
          <w:szCs w:val="24"/>
        </w:rPr>
        <w:t>АТУ</w:t>
      </w:r>
      <w:r w:rsidRPr="001625EB">
        <w:rPr>
          <w:rFonts w:ascii="Times New Roman" w:hAnsi="Times New Roman"/>
          <w:sz w:val="24"/>
          <w:szCs w:val="24"/>
        </w:rPr>
        <w:t>“,  представител на Министерство на регионалното развитие и благоустройството</w:t>
      </w:r>
      <w:r w:rsidR="00195C03">
        <w:rPr>
          <w:rFonts w:ascii="Times New Roman" w:hAnsi="Times New Roman"/>
          <w:sz w:val="24"/>
          <w:szCs w:val="24"/>
        </w:rPr>
        <w:t>;</w:t>
      </w:r>
    </w:p>
    <w:p w14:paraId="057063E6" w14:textId="6528D7E5" w:rsidR="004A77EF" w:rsidRPr="001625EB" w:rsidRDefault="004A77EF" w:rsidP="00E50D95">
      <w:pPr>
        <w:spacing w:before="0" w:after="0"/>
        <w:ind w:right="-1" w:firstLine="709"/>
        <w:jc w:val="both"/>
      </w:pPr>
      <w:r w:rsidRPr="001625EB">
        <w:t>3</w:t>
      </w:r>
      <w:r w:rsidR="00B61ABB" w:rsidRPr="001625EB">
        <w:t>4</w:t>
      </w:r>
      <w:r w:rsidRPr="001625EB">
        <w:t xml:space="preserve">. </w:t>
      </w:r>
      <w:r w:rsidRPr="001625EB">
        <w:rPr>
          <w:b/>
        </w:rPr>
        <w:t>Любомир Попов</w:t>
      </w:r>
      <w:r w:rsidRPr="001625EB">
        <w:t xml:space="preserve"> – главен експерт в Дирекция „Финанси на общините“, Министерство на  финансите</w:t>
      </w:r>
      <w:r w:rsidR="009978EE" w:rsidRPr="001625EB">
        <w:t>;</w:t>
      </w:r>
    </w:p>
    <w:p w14:paraId="7BED5BE8" w14:textId="036D84E9" w:rsidR="000650C8" w:rsidRPr="001625EB" w:rsidRDefault="004A77EF" w:rsidP="00E50D95">
      <w:pPr>
        <w:spacing w:before="0" w:after="0"/>
        <w:ind w:right="-1" w:firstLine="709"/>
        <w:jc w:val="both"/>
      </w:pPr>
      <w:r w:rsidRPr="001625EB">
        <w:t>3</w:t>
      </w:r>
      <w:r w:rsidR="00B61ABB" w:rsidRPr="001625EB">
        <w:t>5</w:t>
      </w:r>
      <w:r w:rsidRPr="001625EB">
        <w:t xml:space="preserve">. </w:t>
      </w:r>
      <w:r w:rsidR="00011C02" w:rsidRPr="001625EB">
        <w:rPr>
          <w:b/>
        </w:rPr>
        <w:t xml:space="preserve">Кирил </w:t>
      </w:r>
      <w:proofErr w:type="spellStart"/>
      <w:r w:rsidR="00011C02" w:rsidRPr="001625EB">
        <w:rPr>
          <w:b/>
        </w:rPr>
        <w:t>Ценкин</w:t>
      </w:r>
      <w:proofErr w:type="spellEnd"/>
      <w:r w:rsidRPr="001625EB">
        <w:t xml:space="preserve"> </w:t>
      </w:r>
      <w:r w:rsidR="00011C02" w:rsidRPr="001625EB">
        <w:t>– заместник-министър, Министерство на вътрешните работи</w:t>
      </w:r>
      <w:r w:rsidR="00774314" w:rsidRPr="001625EB">
        <w:t>;</w:t>
      </w:r>
    </w:p>
    <w:p w14:paraId="22170798" w14:textId="74A601DD" w:rsidR="00FC3BD2" w:rsidRPr="001625EB" w:rsidRDefault="003772CF" w:rsidP="00E50D95">
      <w:pPr>
        <w:spacing w:before="0" w:after="0"/>
        <w:ind w:right="-1" w:firstLine="709"/>
        <w:jc w:val="both"/>
      </w:pPr>
      <w:r w:rsidRPr="001625EB">
        <w:t>3</w:t>
      </w:r>
      <w:r w:rsidR="00B61ABB" w:rsidRPr="001625EB">
        <w:t>6</w:t>
      </w:r>
      <w:r w:rsidRPr="001625EB">
        <w:t xml:space="preserve">. </w:t>
      </w:r>
      <w:r w:rsidR="00011C02" w:rsidRPr="001625EB">
        <w:rPr>
          <w:b/>
        </w:rPr>
        <w:t>Павлета Терзийска</w:t>
      </w:r>
      <w:r w:rsidRPr="001625EB">
        <w:t xml:space="preserve"> –</w:t>
      </w:r>
      <w:r w:rsidR="00011C02" w:rsidRPr="001625EB">
        <w:t xml:space="preserve"> </w:t>
      </w:r>
      <w:r w:rsidRPr="001625EB">
        <w:t xml:space="preserve">дипломатически служител </w:t>
      </w:r>
      <w:r w:rsidR="00A53577" w:rsidRPr="001625EB">
        <w:rPr>
          <w:lang w:val="en-US"/>
        </w:rPr>
        <w:t>I</w:t>
      </w:r>
      <w:r w:rsidR="00A53577" w:rsidRPr="001625EB">
        <w:t>I-</w:t>
      </w:r>
      <w:proofErr w:type="spellStart"/>
      <w:r w:rsidR="00A53577" w:rsidRPr="001625EB">
        <w:t>р</w:t>
      </w:r>
      <w:r w:rsidRPr="001625EB">
        <w:t>а</w:t>
      </w:r>
      <w:proofErr w:type="spellEnd"/>
      <w:r w:rsidRPr="001625EB">
        <w:t xml:space="preserve"> степе</w:t>
      </w:r>
      <w:r w:rsidR="00011C02" w:rsidRPr="001625EB">
        <w:t>н,</w:t>
      </w:r>
      <w:r w:rsidR="0068380E" w:rsidRPr="001625EB">
        <w:t xml:space="preserve"> </w:t>
      </w:r>
      <w:r w:rsidRPr="001625EB">
        <w:t>Министерство на  външните работи</w:t>
      </w:r>
      <w:r w:rsidR="00774314" w:rsidRPr="001625EB">
        <w:t>;</w:t>
      </w:r>
    </w:p>
    <w:p w14:paraId="00EB00C0" w14:textId="77777777" w:rsidR="00011C02" w:rsidRPr="001625EB" w:rsidRDefault="00011C02" w:rsidP="00E50D95">
      <w:pPr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Заместник:</w:t>
      </w:r>
    </w:p>
    <w:p w14:paraId="44B652EA" w14:textId="1A1C8740" w:rsidR="00A16F2A" w:rsidRPr="006050B4" w:rsidRDefault="00011C02" w:rsidP="00E50D95">
      <w:pPr>
        <w:pStyle w:val="ListParagraph"/>
        <w:numPr>
          <w:ilvl w:val="0"/>
          <w:numId w:val="23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r w:rsidRPr="006050B4">
        <w:rPr>
          <w:rFonts w:ascii="Times New Roman" w:hAnsi="Times New Roman"/>
          <w:b/>
          <w:sz w:val="24"/>
          <w:szCs w:val="24"/>
        </w:rPr>
        <w:t>Камелия Димитрова</w:t>
      </w:r>
      <w:r w:rsidRPr="006050B4">
        <w:rPr>
          <w:rFonts w:ascii="Times New Roman" w:hAnsi="Times New Roman"/>
          <w:sz w:val="24"/>
          <w:szCs w:val="24"/>
        </w:rPr>
        <w:t xml:space="preserve"> – дипломатически служител </w:t>
      </w:r>
      <w:r w:rsidRPr="006050B4">
        <w:rPr>
          <w:rFonts w:ascii="Times New Roman" w:hAnsi="Times New Roman"/>
          <w:sz w:val="24"/>
          <w:szCs w:val="24"/>
          <w:lang w:val="en-US"/>
        </w:rPr>
        <w:t>I</w:t>
      </w:r>
      <w:r w:rsidRPr="006050B4">
        <w:rPr>
          <w:rFonts w:ascii="Times New Roman" w:hAnsi="Times New Roman"/>
          <w:sz w:val="24"/>
          <w:szCs w:val="24"/>
        </w:rPr>
        <w:t>-ва степен, Министерство на  външните работи;</w:t>
      </w:r>
    </w:p>
    <w:p w14:paraId="0AF4A63D" w14:textId="6F2817B1" w:rsidR="003772CF" w:rsidRPr="001625EB" w:rsidRDefault="003772CF" w:rsidP="00E50D95">
      <w:pPr>
        <w:spacing w:before="0" w:after="0"/>
        <w:ind w:right="-1" w:firstLine="709"/>
        <w:jc w:val="both"/>
      </w:pPr>
      <w:r w:rsidRPr="001625EB">
        <w:t>3</w:t>
      </w:r>
      <w:r w:rsidR="00B61ABB" w:rsidRPr="001625EB">
        <w:t>7</w:t>
      </w:r>
      <w:r w:rsidRPr="001625EB">
        <w:t xml:space="preserve">. </w:t>
      </w:r>
      <w:r w:rsidR="00011C02" w:rsidRPr="001625EB">
        <w:rPr>
          <w:b/>
        </w:rPr>
        <w:t>Евгени Господинов</w:t>
      </w:r>
      <w:r w:rsidRPr="001625EB">
        <w:t xml:space="preserve"> –</w:t>
      </w:r>
      <w:r w:rsidR="00A53577" w:rsidRPr="001625EB">
        <w:t xml:space="preserve"> главен експерт в отдел </w:t>
      </w:r>
      <w:r w:rsidRPr="001625EB">
        <w:t>“</w:t>
      </w:r>
      <w:r w:rsidR="00011C02" w:rsidRPr="001625EB">
        <w:t>Международни програми и проекти</w:t>
      </w:r>
      <w:r w:rsidR="00A53577" w:rsidRPr="001625EB">
        <w:t>“, дирекция „</w:t>
      </w:r>
      <w:r w:rsidR="00011C02" w:rsidRPr="001625EB">
        <w:t>Стратегическо развитие и програми</w:t>
      </w:r>
      <w:r w:rsidR="00A53577" w:rsidRPr="001625EB">
        <w:t>“</w:t>
      </w:r>
      <w:r w:rsidR="00011C02" w:rsidRPr="001625EB">
        <w:t>,</w:t>
      </w:r>
      <w:r w:rsidRPr="001625EB">
        <w:t xml:space="preserve"> Министерство на правосъдието</w:t>
      </w:r>
      <w:r w:rsidR="00774314" w:rsidRPr="001625EB">
        <w:t>;</w:t>
      </w:r>
    </w:p>
    <w:p w14:paraId="25F96118" w14:textId="77777777" w:rsidR="00774314" w:rsidRPr="001625EB" w:rsidRDefault="003772CF" w:rsidP="00E50D95">
      <w:pPr>
        <w:spacing w:before="0" w:after="0"/>
        <w:ind w:right="-1"/>
        <w:jc w:val="both"/>
      </w:pPr>
      <w:r w:rsidRPr="001625EB">
        <w:rPr>
          <w:i/>
        </w:rPr>
        <w:t>Заместник:</w:t>
      </w:r>
      <w:r w:rsidRPr="001625EB">
        <w:t xml:space="preserve"> </w:t>
      </w:r>
    </w:p>
    <w:p w14:paraId="2B05D991" w14:textId="079EBD66" w:rsidR="00847255" w:rsidRPr="001625EB" w:rsidRDefault="00011C02" w:rsidP="00E50D95">
      <w:pPr>
        <w:pStyle w:val="ListParagraph"/>
        <w:numPr>
          <w:ilvl w:val="0"/>
          <w:numId w:val="9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1625EB">
        <w:rPr>
          <w:rFonts w:ascii="Times New Roman" w:hAnsi="Times New Roman"/>
          <w:b/>
          <w:sz w:val="24"/>
          <w:szCs w:val="24"/>
        </w:rPr>
        <w:t xml:space="preserve">Анета </w:t>
      </w:r>
      <w:proofErr w:type="spellStart"/>
      <w:r w:rsidRPr="001625EB">
        <w:rPr>
          <w:rFonts w:ascii="Times New Roman" w:hAnsi="Times New Roman"/>
          <w:b/>
          <w:sz w:val="24"/>
          <w:szCs w:val="24"/>
        </w:rPr>
        <w:t>Джорина</w:t>
      </w:r>
      <w:proofErr w:type="spellEnd"/>
      <w:r w:rsidRPr="001625EB">
        <w:rPr>
          <w:rFonts w:ascii="Times New Roman" w:hAnsi="Times New Roman"/>
          <w:b/>
          <w:sz w:val="24"/>
          <w:szCs w:val="24"/>
        </w:rPr>
        <w:t>-Цонева</w:t>
      </w:r>
      <w:r w:rsidRPr="001625EB">
        <w:rPr>
          <w:rFonts w:ascii="Times New Roman" w:hAnsi="Times New Roman"/>
          <w:sz w:val="24"/>
          <w:szCs w:val="24"/>
        </w:rPr>
        <w:t xml:space="preserve"> – главен</w:t>
      </w:r>
      <w:r w:rsidR="003772CF" w:rsidRPr="001625EB">
        <w:rPr>
          <w:rFonts w:ascii="Times New Roman" w:hAnsi="Times New Roman"/>
          <w:sz w:val="24"/>
          <w:szCs w:val="24"/>
        </w:rPr>
        <w:t xml:space="preserve"> експерт в отдел „Международни програми и проекти“, дирекция „Стр</w:t>
      </w:r>
      <w:r w:rsidR="00F7302A" w:rsidRPr="001625EB">
        <w:rPr>
          <w:rFonts w:ascii="Times New Roman" w:hAnsi="Times New Roman"/>
          <w:sz w:val="24"/>
          <w:szCs w:val="24"/>
        </w:rPr>
        <w:t>атегическо развитие и програми“</w:t>
      </w:r>
      <w:r w:rsidRPr="001625EB">
        <w:rPr>
          <w:rFonts w:ascii="Times New Roman" w:hAnsi="Times New Roman"/>
          <w:sz w:val="24"/>
          <w:szCs w:val="24"/>
        </w:rPr>
        <w:t>, Министерство на правосъдието</w:t>
      </w:r>
    </w:p>
    <w:p w14:paraId="34E2C4E0" w14:textId="27B80C83" w:rsidR="003772CF" w:rsidRPr="001625EB" w:rsidRDefault="003772CF" w:rsidP="00E50D95">
      <w:pPr>
        <w:spacing w:before="0" w:after="0"/>
        <w:ind w:right="-1" w:firstLine="709"/>
        <w:jc w:val="both"/>
      </w:pPr>
      <w:r w:rsidRPr="001625EB">
        <w:t>3</w:t>
      </w:r>
      <w:r w:rsidR="00B61ABB" w:rsidRPr="001625EB">
        <w:t>8</w:t>
      </w:r>
      <w:r w:rsidRPr="001625EB">
        <w:t>.</w:t>
      </w:r>
      <w:r w:rsidR="00F86EB1" w:rsidRPr="001625EB">
        <w:t xml:space="preserve"> </w:t>
      </w:r>
      <w:r w:rsidR="00F17EA0" w:rsidRPr="001625EB">
        <w:rPr>
          <w:b/>
        </w:rPr>
        <w:t>Полк</w:t>
      </w:r>
      <w:r w:rsidR="00E87587">
        <w:rPr>
          <w:b/>
        </w:rPr>
        <w:t>.</w:t>
      </w:r>
      <w:r w:rsidR="00F86EB1" w:rsidRPr="001625EB">
        <w:rPr>
          <w:b/>
        </w:rPr>
        <w:t xml:space="preserve"> Васил Петров</w:t>
      </w:r>
      <w:r w:rsidR="00F86EB1" w:rsidRPr="001625EB">
        <w:t xml:space="preserve"> – началник на Военно окръжие I степен- Русе, Министерство на отбраната;</w:t>
      </w:r>
      <w:r w:rsidRPr="001625EB">
        <w:t xml:space="preserve"> </w:t>
      </w:r>
    </w:p>
    <w:p w14:paraId="5E2034D2" w14:textId="6F6D2B3A" w:rsidR="00774314" w:rsidRPr="00E50D95" w:rsidRDefault="003772CF" w:rsidP="00E50D95">
      <w:pPr>
        <w:spacing w:before="0" w:after="0"/>
        <w:ind w:right="-1" w:firstLine="709"/>
        <w:jc w:val="both"/>
        <w:rPr>
          <w:i/>
        </w:rPr>
      </w:pPr>
      <w:r w:rsidRPr="00E50D95">
        <w:rPr>
          <w:i/>
        </w:rPr>
        <w:t>Заместни</w:t>
      </w:r>
      <w:r w:rsidR="00774314" w:rsidRPr="00E50D95">
        <w:rPr>
          <w:i/>
        </w:rPr>
        <w:t>ци</w:t>
      </w:r>
      <w:r w:rsidRPr="00E50D95">
        <w:rPr>
          <w:i/>
        </w:rPr>
        <w:t xml:space="preserve">: </w:t>
      </w:r>
    </w:p>
    <w:p w14:paraId="4B53B05A" w14:textId="2AD6BD74" w:rsidR="003772CF" w:rsidRPr="001625EB" w:rsidRDefault="0095133B" w:rsidP="00E50D95">
      <w:pPr>
        <w:pStyle w:val="ListParagraph"/>
        <w:numPr>
          <w:ilvl w:val="0"/>
          <w:numId w:val="9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25EB">
        <w:rPr>
          <w:rFonts w:ascii="Times New Roman" w:hAnsi="Times New Roman"/>
          <w:b/>
          <w:sz w:val="24"/>
          <w:szCs w:val="24"/>
        </w:rPr>
        <w:t>Подп</w:t>
      </w:r>
      <w:proofErr w:type="spellEnd"/>
      <w:r w:rsidRPr="001625EB">
        <w:rPr>
          <w:rFonts w:ascii="Times New Roman" w:hAnsi="Times New Roman"/>
          <w:b/>
          <w:sz w:val="24"/>
          <w:szCs w:val="24"/>
        </w:rPr>
        <w:t>. Де</w:t>
      </w:r>
      <w:r w:rsidR="003772CF" w:rsidRPr="001625EB">
        <w:rPr>
          <w:rFonts w:ascii="Times New Roman" w:hAnsi="Times New Roman"/>
          <w:b/>
          <w:sz w:val="24"/>
          <w:szCs w:val="24"/>
        </w:rPr>
        <w:t>ян Желев</w:t>
      </w:r>
      <w:r w:rsidR="003772CF" w:rsidRPr="001625EB">
        <w:rPr>
          <w:rFonts w:ascii="Times New Roman" w:hAnsi="Times New Roman"/>
          <w:sz w:val="24"/>
          <w:szCs w:val="24"/>
        </w:rPr>
        <w:t xml:space="preserve"> – началник на Военно окръжие II степен – Ра</w:t>
      </w:r>
      <w:r w:rsidR="00F7302A" w:rsidRPr="001625EB">
        <w:rPr>
          <w:rFonts w:ascii="Times New Roman" w:hAnsi="Times New Roman"/>
          <w:sz w:val="24"/>
          <w:szCs w:val="24"/>
        </w:rPr>
        <w:t>зград</w:t>
      </w:r>
      <w:r w:rsidR="00774314" w:rsidRPr="001625EB">
        <w:rPr>
          <w:rFonts w:ascii="Times New Roman" w:hAnsi="Times New Roman"/>
          <w:sz w:val="24"/>
          <w:szCs w:val="24"/>
        </w:rPr>
        <w:t>;</w:t>
      </w:r>
    </w:p>
    <w:p w14:paraId="05A90435" w14:textId="130A045F" w:rsidR="003772CF" w:rsidRPr="001625EB" w:rsidRDefault="003772CF" w:rsidP="00E50D95">
      <w:pPr>
        <w:pStyle w:val="ListParagraph"/>
        <w:numPr>
          <w:ilvl w:val="0"/>
          <w:numId w:val="9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25EB">
        <w:rPr>
          <w:rFonts w:ascii="Times New Roman" w:hAnsi="Times New Roman"/>
          <w:b/>
          <w:sz w:val="24"/>
          <w:szCs w:val="24"/>
        </w:rPr>
        <w:t>Подп</w:t>
      </w:r>
      <w:proofErr w:type="spellEnd"/>
      <w:r w:rsidRPr="001625EB">
        <w:rPr>
          <w:rFonts w:ascii="Times New Roman" w:hAnsi="Times New Roman"/>
          <w:b/>
          <w:sz w:val="24"/>
          <w:szCs w:val="24"/>
        </w:rPr>
        <w:t>. Веселин Тинков</w:t>
      </w:r>
      <w:r w:rsidRPr="001625EB">
        <w:rPr>
          <w:rFonts w:ascii="Times New Roman" w:hAnsi="Times New Roman"/>
          <w:sz w:val="24"/>
          <w:szCs w:val="24"/>
        </w:rPr>
        <w:t xml:space="preserve"> – началник на Военно окръжие II степен -Велико Тъ</w:t>
      </w:r>
      <w:r w:rsidR="00F7302A" w:rsidRPr="001625EB">
        <w:rPr>
          <w:rFonts w:ascii="Times New Roman" w:hAnsi="Times New Roman"/>
          <w:sz w:val="24"/>
          <w:szCs w:val="24"/>
        </w:rPr>
        <w:t>рново;</w:t>
      </w:r>
    </w:p>
    <w:p w14:paraId="6D0BCF64" w14:textId="67164D89" w:rsidR="003772CF" w:rsidRPr="001625EB" w:rsidRDefault="00F86EB1" w:rsidP="00E50D95">
      <w:pPr>
        <w:pStyle w:val="ListParagraph"/>
        <w:numPr>
          <w:ilvl w:val="0"/>
          <w:numId w:val="9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25EB">
        <w:rPr>
          <w:rFonts w:ascii="Times New Roman" w:hAnsi="Times New Roman"/>
          <w:b/>
          <w:sz w:val="24"/>
          <w:szCs w:val="24"/>
        </w:rPr>
        <w:t>Подп</w:t>
      </w:r>
      <w:proofErr w:type="spellEnd"/>
      <w:r w:rsidRPr="001625EB">
        <w:rPr>
          <w:rFonts w:ascii="Times New Roman" w:hAnsi="Times New Roman"/>
          <w:b/>
          <w:sz w:val="24"/>
          <w:szCs w:val="24"/>
        </w:rPr>
        <w:t>. Георги Георгиев</w:t>
      </w:r>
      <w:r w:rsidR="003772CF" w:rsidRPr="001625EB">
        <w:rPr>
          <w:rFonts w:ascii="Times New Roman" w:hAnsi="Times New Roman"/>
          <w:sz w:val="24"/>
          <w:szCs w:val="24"/>
        </w:rPr>
        <w:t xml:space="preserve"> – началник на Военно окръжие II</w:t>
      </w:r>
      <w:r w:rsidR="00F7302A" w:rsidRPr="001625EB">
        <w:rPr>
          <w:rFonts w:ascii="Times New Roman" w:hAnsi="Times New Roman"/>
          <w:sz w:val="24"/>
          <w:szCs w:val="24"/>
        </w:rPr>
        <w:t xml:space="preserve"> степен- Габрово;</w:t>
      </w:r>
    </w:p>
    <w:p w14:paraId="466698CC" w14:textId="6A95CEFB" w:rsidR="00F86EB1" w:rsidRPr="001625EB" w:rsidRDefault="00F86EB1" w:rsidP="00E50D95">
      <w:pPr>
        <w:pStyle w:val="ListParagraph"/>
        <w:numPr>
          <w:ilvl w:val="0"/>
          <w:numId w:val="9"/>
        </w:numPr>
        <w:tabs>
          <w:tab w:val="left" w:pos="1701"/>
        </w:tabs>
        <w:spacing w:before="0" w:after="0" w:line="360" w:lineRule="auto"/>
        <w:ind w:left="1701" w:right="-1" w:hanging="27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25EB">
        <w:rPr>
          <w:rFonts w:ascii="Times New Roman" w:hAnsi="Times New Roman"/>
          <w:b/>
          <w:sz w:val="24"/>
          <w:szCs w:val="24"/>
        </w:rPr>
        <w:t>Подп</w:t>
      </w:r>
      <w:proofErr w:type="spellEnd"/>
      <w:r w:rsidRPr="001625EB">
        <w:rPr>
          <w:rFonts w:ascii="Times New Roman" w:hAnsi="Times New Roman"/>
          <w:sz w:val="24"/>
          <w:szCs w:val="24"/>
        </w:rPr>
        <w:t xml:space="preserve">. </w:t>
      </w:r>
      <w:r w:rsidRPr="001625EB">
        <w:rPr>
          <w:rFonts w:ascii="Times New Roman" w:hAnsi="Times New Roman"/>
          <w:b/>
          <w:sz w:val="24"/>
          <w:szCs w:val="24"/>
        </w:rPr>
        <w:t>Ивайло Александров</w:t>
      </w:r>
      <w:r w:rsidRPr="001625EB">
        <w:rPr>
          <w:rFonts w:ascii="Times New Roman" w:hAnsi="Times New Roman"/>
          <w:sz w:val="24"/>
          <w:szCs w:val="24"/>
        </w:rPr>
        <w:t xml:space="preserve"> - началник на Военно окръжие II степен – Силистра.</w:t>
      </w:r>
    </w:p>
    <w:p w14:paraId="68A8C27B" w14:textId="1C4885E4" w:rsidR="00A43D69" w:rsidRPr="001625EB" w:rsidRDefault="00B61ABB" w:rsidP="00E50D95">
      <w:pPr>
        <w:spacing w:before="0" w:after="0"/>
        <w:ind w:right="-1" w:firstLine="709"/>
        <w:jc w:val="both"/>
      </w:pPr>
      <w:r w:rsidRPr="001625EB">
        <w:t>39</w:t>
      </w:r>
      <w:r w:rsidR="00A43D69" w:rsidRPr="001625EB">
        <w:t xml:space="preserve">. </w:t>
      </w:r>
      <w:r w:rsidR="00011C02" w:rsidRPr="001625EB">
        <w:rPr>
          <w:b/>
        </w:rPr>
        <w:t>Наталия Митева</w:t>
      </w:r>
      <w:r w:rsidR="00A43D69" w:rsidRPr="001625EB">
        <w:t xml:space="preserve"> – заместник-минист</w:t>
      </w:r>
      <w:r w:rsidR="00202181">
        <w:t xml:space="preserve">ър на образованието и науката, </w:t>
      </w:r>
      <w:r w:rsidR="00A43D69" w:rsidRPr="001625EB">
        <w:t>Министерство на образованието и науката</w:t>
      </w:r>
      <w:r w:rsidR="00774314" w:rsidRPr="001625EB">
        <w:t>;</w:t>
      </w:r>
    </w:p>
    <w:p w14:paraId="06E4409B" w14:textId="74D7CC0C" w:rsidR="00774314" w:rsidRPr="001625EB" w:rsidRDefault="00A43D69" w:rsidP="00E50D95">
      <w:pPr>
        <w:spacing w:before="0" w:after="0"/>
        <w:ind w:right="-1" w:firstLine="709"/>
        <w:jc w:val="both"/>
      </w:pPr>
      <w:r w:rsidRPr="001625EB">
        <w:rPr>
          <w:i/>
        </w:rPr>
        <w:t>Заместни</w:t>
      </w:r>
      <w:r w:rsidR="0040106B">
        <w:rPr>
          <w:i/>
        </w:rPr>
        <w:t>к</w:t>
      </w:r>
      <w:r w:rsidRPr="001625EB">
        <w:rPr>
          <w:i/>
        </w:rPr>
        <w:t>:</w:t>
      </w:r>
      <w:r w:rsidRPr="001625EB">
        <w:t xml:space="preserve"> </w:t>
      </w:r>
    </w:p>
    <w:p w14:paraId="11291F42" w14:textId="264DA080" w:rsidR="005A023A" w:rsidRPr="001625EB" w:rsidRDefault="00011C02" w:rsidP="00E50D95">
      <w:pPr>
        <w:pStyle w:val="ListParagraph"/>
        <w:numPr>
          <w:ilvl w:val="0"/>
          <w:numId w:val="11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1625EB">
        <w:rPr>
          <w:rFonts w:ascii="Times New Roman" w:hAnsi="Times New Roman"/>
          <w:b/>
          <w:sz w:val="24"/>
          <w:szCs w:val="24"/>
        </w:rPr>
        <w:lastRenderedPageBreak/>
        <w:t>Марио Кушев</w:t>
      </w:r>
      <w:r w:rsidR="005A023A" w:rsidRPr="001625EB">
        <w:rPr>
          <w:rFonts w:ascii="Times New Roman" w:hAnsi="Times New Roman"/>
          <w:sz w:val="24"/>
          <w:szCs w:val="24"/>
        </w:rPr>
        <w:t xml:space="preserve"> –</w:t>
      </w:r>
      <w:r w:rsidRPr="001625EB">
        <w:rPr>
          <w:rFonts w:ascii="Times New Roman" w:hAnsi="Times New Roman"/>
          <w:sz w:val="24"/>
          <w:szCs w:val="24"/>
        </w:rPr>
        <w:t xml:space="preserve"> старши експерт в отдел „Политики за стратегическо развитие</w:t>
      </w:r>
      <w:r w:rsidR="005A023A" w:rsidRPr="001625EB">
        <w:rPr>
          <w:rFonts w:ascii="Times New Roman" w:hAnsi="Times New Roman"/>
          <w:sz w:val="24"/>
          <w:szCs w:val="24"/>
        </w:rPr>
        <w:t>“</w:t>
      </w:r>
      <w:r w:rsidRPr="001625EB">
        <w:rPr>
          <w:rFonts w:ascii="Times New Roman" w:hAnsi="Times New Roman"/>
          <w:sz w:val="24"/>
          <w:szCs w:val="24"/>
        </w:rPr>
        <w:t>, дирекция „Политики за стратегическо развитие, квалификация и кариерно развитие“</w:t>
      </w:r>
      <w:r w:rsidR="005B4065" w:rsidRPr="001625EB">
        <w:rPr>
          <w:rFonts w:ascii="Times New Roman" w:hAnsi="Times New Roman"/>
          <w:sz w:val="24"/>
          <w:szCs w:val="24"/>
        </w:rPr>
        <w:t>, Министерство на образованието и науката</w:t>
      </w:r>
      <w:r w:rsidR="005A023A" w:rsidRPr="001625EB">
        <w:rPr>
          <w:rFonts w:ascii="Times New Roman" w:hAnsi="Times New Roman"/>
          <w:sz w:val="24"/>
          <w:szCs w:val="24"/>
        </w:rPr>
        <w:t>;</w:t>
      </w:r>
    </w:p>
    <w:p w14:paraId="14DF7059" w14:textId="791F5935" w:rsidR="00635371" w:rsidRPr="001625EB" w:rsidRDefault="00B61ABB" w:rsidP="00E50D95">
      <w:pPr>
        <w:spacing w:before="0" w:after="0"/>
        <w:ind w:right="-1" w:firstLine="709"/>
        <w:jc w:val="both"/>
      </w:pPr>
      <w:r w:rsidRPr="001625EB">
        <w:t>40</w:t>
      </w:r>
      <w:r w:rsidR="00635371" w:rsidRPr="001625EB">
        <w:t xml:space="preserve">. </w:t>
      </w:r>
      <w:r w:rsidR="00635371" w:rsidRPr="001625EB">
        <w:rPr>
          <w:b/>
        </w:rPr>
        <w:t>Георги Янков</w:t>
      </w:r>
      <w:r w:rsidR="00635371" w:rsidRPr="001625EB">
        <w:t xml:space="preserve"> – началник на отдел „Верификация - Северен“, представител на Министерство на труда и социалната политика;</w:t>
      </w:r>
    </w:p>
    <w:p w14:paraId="2F5E6912" w14:textId="567B5757" w:rsidR="00643773" w:rsidRPr="001625EB" w:rsidRDefault="00B61ABB" w:rsidP="00E50D95">
      <w:pPr>
        <w:spacing w:before="0" w:after="0"/>
        <w:ind w:right="-1" w:firstLine="709"/>
        <w:jc w:val="both"/>
      </w:pPr>
      <w:r w:rsidRPr="001625EB">
        <w:rPr>
          <w:lang w:val="en-US"/>
        </w:rPr>
        <w:t>41</w:t>
      </w:r>
      <w:r w:rsidR="00A16F2A" w:rsidRPr="001625EB">
        <w:rPr>
          <w:lang w:val="en-US"/>
        </w:rPr>
        <w:t xml:space="preserve">. </w:t>
      </w:r>
      <w:r w:rsidR="005B4065" w:rsidRPr="001625EB">
        <w:rPr>
          <w:b/>
        </w:rPr>
        <w:t xml:space="preserve">Валентин </w:t>
      </w:r>
      <w:proofErr w:type="spellStart"/>
      <w:r w:rsidR="005B4065" w:rsidRPr="001625EB">
        <w:rPr>
          <w:b/>
        </w:rPr>
        <w:t>Мундров</w:t>
      </w:r>
      <w:proofErr w:type="spellEnd"/>
      <w:r w:rsidR="00643773" w:rsidRPr="001625EB">
        <w:rPr>
          <w:b/>
        </w:rPr>
        <w:t xml:space="preserve"> – </w:t>
      </w:r>
      <w:r w:rsidR="00643773" w:rsidRPr="001625EB">
        <w:t>заместник-министър на електронното управление, Министерство на електронното управление</w:t>
      </w:r>
      <w:r w:rsidR="00F7302A" w:rsidRPr="001625EB">
        <w:t>;</w:t>
      </w:r>
    </w:p>
    <w:p w14:paraId="186A70F0" w14:textId="77777777" w:rsidR="005A023A" w:rsidRPr="001625EB" w:rsidRDefault="005A023A" w:rsidP="0040106B">
      <w:pPr>
        <w:spacing w:before="0" w:after="0"/>
        <w:ind w:right="-1" w:firstLine="709"/>
        <w:jc w:val="both"/>
        <w:rPr>
          <w:b/>
          <w:i/>
        </w:rPr>
      </w:pPr>
      <w:r w:rsidRPr="001625EB">
        <w:rPr>
          <w:i/>
        </w:rPr>
        <w:t>Заместник:</w:t>
      </w:r>
      <w:r w:rsidRPr="001625EB">
        <w:rPr>
          <w:b/>
          <w:i/>
        </w:rPr>
        <w:t xml:space="preserve"> </w:t>
      </w:r>
    </w:p>
    <w:p w14:paraId="630B3334" w14:textId="0297C4CF" w:rsidR="005A023A" w:rsidRPr="001625EB" w:rsidRDefault="005A023A" w:rsidP="00E50D95">
      <w:pPr>
        <w:pStyle w:val="ListParagraph"/>
        <w:numPr>
          <w:ilvl w:val="0"/>
          <w:numId w:val="23"/>
        </w:numPr>
        <w:tabs>
          <w:tab w:val="left" w:pos="1701"/>
        </w:tabs>
        <w:spacing w:before="0" w:after="0" w:line="360" w:lineRule="auto"/>
        <w:ind w:left="1701" w:hanging="278"/>
        <w:jc w:val="both"/>
        <w:rPr>
          <w:b/>
          <w:sz w:val="24"/>
        </w:rPr>
      </w:pPr>
      <w:r w:rsidRPr="001625EB">
        <w:rPr>
          <w:rFonts w:ascii="Times New Roman" w:hAnsi="Times New Roman"/>
          <w:b/>
          <w:sz w:val="24"/>
        </w:rPr>
        <w:t xml:space="preserve">Антон Душев – </w:t>
      </w:r>
      <w:r w:rsidRPr="001625EB">
        <w:rPr>
          <w:rFonts w:ascii="Times New Roman" w:hAnsi="Times New Roman"/>
          <w:sz w:val="24"/>
        </w:rPr>
        <w:t>държавен експерт в отдел „</w:t>
      </w:r>
      <w:r w:rsidR="00FD1D66">
        <w:rPr>
          <w:rFonts w:ascii="Times New Roman" w:hAnsi="Times New Roman"/>
          <w:sz w:val="24"/>
        </w:rPr>
        <w:t>Области на политики за електронно управление“</w:t>
      </w:r>
      <w:r w:rsidRPr="001625EB">
        <w:rPr>
          <w:rFonts w:ascii="Times New Roman" w:hAnsi="Times New Roman"/>
          <w:sz w:val="24"/>
        </w:rPr>
        <w:t xml:space="preserve">, дирекция </w:t>
      </w:r>
      <w:r w:rsidR="005B4065" w:rsidRPr="001625EB">
        <w:rPr>
          <w:rFonts w:ascii="Times New Roman" w:hAnsi="Times New Roman"/>
          <w:sz w:val="24"/>
        </w:rPr>
        <w:t>„ПЕУ“</w:t>
      </w:r>
      <w:r w:rsidRPr="001625EB">
        <w:rPr>
          <w:rFonts w:ascii="Times New Roman" w:hAnsi="Times New Roman"/>
          <w:sz w:val="24"/>
        </w:rPr>
        <w:t xml:space="preserve"> към</w:t>
      </w:r>
      <w:r w:rsidR="005B4065" w:rsidRPr="001625EB">
        <w:rPr>
          <w:rFonts w:ascii="Times New Roman" w:hAnsi="Times New Roman"/>
          <w:sz w:val="24"/>
        </w:rPr>
        <w:t xml:space="preserve"> Министерство на електронното управление;</w:t>
      </w:r>
    </w:p>
    <w:p w14:paraId="5AE5CA84" w14:textId="6A852CCB" w:rsidR="00635371" w:rsidRPr="001625EB" w:rsidRDefault="00B61ABB" w:rsidP="00E50D95">
      <w:pPr>
        <w:spacing w:before="0" w:after="0"/>
        <w:ind w:right="-1" w:firstLine="709"/>
        <w:jc w:val="both"/>
      </w:pPr>
      <w:r w:rsidRPr="001625EB">
        <w:t>42</w:t>
      </w:r>
      <w:r w:rsidR="00635371" w:rsidRPr="001625EB">
        <w:t xml:space="preserve">. </w:t>
      </w:r>
      <w:r w:rsidR="0047457E" w:rsidRPr="001625EB">
        <w:rPr>
          <w:b/>
        </w:rPr>
        <w:t>Иван Господинов</w:t>
      </w:r>
      <w:r w:rsidR="00635371" w:rsidRPr="001625EB">
        <w:t xml:space="preserve"> –</w:t>
      </w:r>
      <w:r w:rsidR="0047457E" w:rsidRPr="001625EB">
        <w:t>директор дирекция „Изпълнение на проекти, програми и стратегии“</w:t>
      </w:r>
      <w:r w:rsidR="00635371" w:rsidRPr="001625EB">
        <w:t>, Министерство на  здравеопазването;</w:t>
      </w:r>
    </w:p>
    <w:p w14:paraId="3C970F08" w14:textId="6738D010" w:rsidR="00635371" w:rsidRPr="001625EB" w:rsidRDefault="0047457E" w:rsidP="00E50D95">
      <w:pPr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Заместник</w:t>
      </w:r>
      <w:r w:rsidR="00635371" w:rsidRPr="001625EB">
        <w:rPr>
          <w:i/>
        </w:rPr>
        <w:t>:</w:t>
      </w:r>
    </w:p>
    <w:p w14:paraId="0A288106" w14:textId="0C2DE78B" w:rsidR="00635371" w:rsidRPr="001625EB" w:rsidRDefault="0047457E" w:rsidP="00E50D95">
      <w:pPr>
        <w:pStyle w:val="ListParagraph"/>
        <w:numPr>
          <w:ilvl w:val="0"/>
          <w:numId w:val="12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1625EB">
        <w:rPr>
          <w:rFonts w:ascii="Times New Roman" w:hAnsi="Times New Roman"/>
          <w:b/>
          <w:sz w:val="24"/>
          <w:szCs w:val="24"/>
        </w:rPr>
        <w:t>Антоанета Димова</w:t>
      </w:r>
      <w:r w:rsidR="003D4519" w:rsidRPr="001625EB">
        <w:rPr>
          <w:rFonts w:ascii="Times New Roman" w:hAnsi="Times New Roman"/>
          <w:b/>
          <w:sz w:val="24"/>
          <w:szCs w:val="24"/>
        </w:rPr>
        <w:t xml:space="preserve"> </w:t>
      </w:r>
      <w:r w:rsidR="003D4519" w:rsidRPr="001625EB">
        <w:rPr>
          <w:rFonts w:ascii="Times New Roman" w:hAnsi="Times New Roman"/>
          <w:sz w:val="24"/>
          <w:szCs w:val="24"/>
        </w:rPr>
        <w:t>–</w:t>
      </w:r>
      <w:r w:rsidRPr="001625EB">
        <w:rPr>
          <w:rFonts w:ascii="Times New Roman" w:hAnsi="Times New Roman"/>
          <w:sz w:val="24"/>
          <w:szCs w:val="24"/>
        </w:rPr>
        <w:t xml:space="preserve"> началник отдел „Проекти и програми, финансирани по Европейски структурни и инвестиционни фондове“, дирекция „Изпълнение на проекти, програми и стратегии“, Министерство на здравеопазването</w:t>
      </w:r>
      <w:r w:rsidR="00635371" w:rsidRPr="001625EB">
        <w:rPr>
          <w:rFonts w:ascii="Times New Roman" w:hAnsi="Times New Roman"/>
          <w:sz w:val="24"/>
          <w:szCs w:val="24"/>
        </w:rPr>
        <w:t>;</w:t>
      </w:r>
    </w:p>
    <w:p w14:paraId="234345C8" w14:textId="3072DD10" w:rsidR="00635371" w:rsidRPr="001625EB" w:rsidRDefault="00B61ABB" w:rsidP="00E50D95">
      <w:pPr>
        <w:spacing w:before="0" w:after="0"/>
        <w:ind w:right="-1" w:firstLine="709"/>
        <w:jc w:val="both"/>
      </w:pPr>
      <w:r w:rsidRPr="001625EB">
        <w:t>43</w:t>
      </w:r>
      <w:r w:rsidR="00635371" w:rsidRPr="001625EB">
        <w:t xml:space="preserve">. </w:t>
      </w:r>
      <w:r w:rsidR="006D4214" w:rsidRPr="001625EB">
        <w:rPr>
          <w:b/>
        </w:rPr>
        <w:t xml:space="preserve">Николай </w:t>
      </w:r>
      <w:proofErr w:type="spellStart"/>
      <w:r w:rsidR="006D4214" w:rsidRPr="001625EB">
        <w:rPr>
          <w:b/>
        </w:rPr>
        <w:t>Сиджимов</w:t>
      </w:r>
      <w:proofErr w:type="spellEnd"/>
      <w:r w:rsidR="006D4214" w:rsidRPr="001625EB">
        <w:rPr>
          <w:b/>
        </w:rPr>
        <w:t xml:space="preserve"> – </w:t>
      </w:r>
      <w:r w:rsidR="006D4214" w:rsidRPr="001625EB">
        <w:t xml:space="preserve">заместник-министър на околната среда и водите, </w:t>
      </w:r>
      <w:r w:rsidR="00635371" w:rsidRPr="001625EB">
        <w:t xml:space="preserve"> Министерство на околната среда и водите;</w:t>
      </w:r>
    </w:p>
    <w:p w14:paraId="13EBA5DD" w14:textId="2EE122E8" w:rsidR="00756D8F" w:rsidRPr="001625EB" w:rsidRDefault="006D4214" w:rsidP="00E50D95">
      <w:pPr>
        <w:tabs>
          <w:tab w:val="left" w:pos="426"/>
        </w:tabs>
        <w:spacing w:before="0" w:after="0"/>
        <w:ind w:firstLine="709"/>
        <w:jc w:val="both"/>
        <w:rPr>
          <w:i/>
        </w:rPr>
      </w:pPr>
      <w:r w:rsidRPr="001625EB">
        <w:rPr>
          <w:i/>
        </w:rPr>
        <w:t>Заместник</w:t>
      </w:r>
      <w:r w:rsidR="00756D8F" w:rsidRPr="001625EB">
        <w:rPr>
          <w:i/>
        </w:rPr>
        <w:t>:</w:t>
      </w:r>
    </w:p>
    <w:p w14:paraId="1F0BEA25" w14:textId="5D72BCE5" w:rsidR="00756D8F" w:rsidRPr="001625EB" w:rsidRDefault="006D4214" w:rsidP="00E50D95">
      <w:pPr>
        <w:pStyle w:val="ListParagraph"/>
        <w:numPr>
          <w:ilvl w:val="0"/>
          <w:numId w:val="23"/>
        </w:numPr>
        <w:tabs>
          <w:tab w:val="left" w:pos="426"/>
          <w:tab w:val="left" w:pos="1701"/>
        </w:tabs>
        <w:spacing w:before="0" w:after="0" w:line="360" w:lineRule="auto"/>
        <w:ind w:left="1701" w:hanging="272"/>
        <w:jc w:val="both"/>
        <w:rPr>
          <w:i/>
        </w:rPr>
      </w:pPr>
      <w:r w:rsidRPr="001625EB">
        <w:rPr>
          <w:rFonts w:ascii="Times New Roman" w:hAnsi="Times New Roman"/>
          <w:b/>
          <w:sz w:val="24"/>
          <w:szCs w:val="24"/>
        </w:rPr>
        <w:t>Ваня Димитрова</w:t>
      </w:r>
      <w:r w:rsidR="00756D8F" w:rsidRPr="001625EB">
        <w:rPr>
          <w:rFonts w:ascii="Times New Roman" w:hAnsi="Times New Roman"/>
          <w:b/>
          <w:sz w:val="24"/>
          <w:szCs w:val="24"/>
        </w:rPr>
        <w:t xml:space="preserve"> – </w:t>
      </w:r>
      <w:r w:rsidR="00756D8F" w:rsidRPr="001625EB">
        <w:rPr>
          <w:rFonts w:ascii="Times New Roman" w:hAnsi="Times New Roman"/>
          <w:sz w:val="24"/>
          <w:szCs w:val="24"/>
        </w:rPr>
        <w:t>д</w:t>
      </w:r>
      <w:r w:rsidRPr="001625EB">
        <w:rPr>
          <w:rFonts w:ascii="Times New Roman" w:hAnsi="Times New Roman"/>
          <w:sz w:val="24"/>
          <w:szCs w:val="24"/>
        </w:rPr>
        <w:t>иректор на дирекция „Национален координационен център“, Министерство на околната среда и водите;</w:t>
      </w:r>
    </w:p>
    <w:p w14:paraId="66D8BFE7" w14:textId="711D3395" w:rsidR="00635371" w:rsidRPr="001625EB" w:rsidRDefault="00B61ABB" w:rsidP="00E50D95">
      <w:pPr>
        <w:spacing w:before="0" w:after="0"/>
        <w:ind w:right="-1" w:firstLine="709"/>
        <w:jc w:val="both"/>
        <w:rPr>
          <w:snapToGrid w:val="0"/>
          <w:lang w:eastAsia="en-GB"/>
        </w:rPr>
      </w:pPr>
      <w:r w:rsidRPr="001625EB">
        <w:t>44</w:t>
      </w:r>
      <w:r w:rsidR="00635371" w:rsidRPr="001625EB">
        <w:t>.</w:t>
      </w:r>
      <w:r w:rsidR="00FC4EF3" w:rsidRPr="001625EB">
        <w:rPr>
          <w:snapToGrid w:val="0"/>
          <w:lang w:eastAsia="en-GB"/>
        </w:rPr>
        <w:t xml:space="preserve"> </w:t>
      </w:r>
      <w:r w:rsidR="005B4065" w:rsidRPr="001625EB">
        <w:rPr>
          <w:b/>
          <w:snapToGrid w:val="0"/>
          <w:lang w:eastAsia="en-GB"/>
        </w:rPr>
        <w:t>Илияна Марковска</w:t>
      </w:r>
      <w:r w:rsidR="00B45DF0" w:rsidRPr="001625EB">
        <w:rPr>
          <w:snapToGrid w:val="0"/>
          <w:lang w:eastAsia="en-GB"/>
        </w:rPr>
        <w:t xml:space="preserve"> </w:t>
      </w:r>
      <w:r w:rsidR="005B4065" w:rsidRPr="001625EB">
        <w:rPr>
          <w:snapToGrid w:val="0"/>
          <w:lang w:eastAsia="en-GB"/>
        </w:rPr>
        <w:t xml:space="preserve">– главен експерт в дирекция „Развитие на селските райони“, </w:t>
      </w:r>
      <w:r w:rsidR="00F3314E" w:rsidRPr="001625EB">
        <w:rPr>
          <w:snapToGrid w:val="0"/>
          <w:lang w:eastAsia="en-GB"/>
        </w:rPr>
        <w:t>Министерство на земеделието</w:t>
      </w:r>
      <w:r w:rsidR="00D72062" w:rsidRPr="001625EB">
        <w:rPr>
          <w:snapToGrid w:val="0"/>
          <w:lang w:eastAsia="en-GB"/>
        </w:rPr>
        <w:t xml:space="preserve"> и храните</w:t>
      </w:r>
      <w:r w:rsidR="00F7302A" w:rsidRPr="001625EB">
        <w:rPr>
          <w:snapToGrid w:val="0"/>
          <w:lang w:eastAsia="en-GB"/>
        </w:rPr>
        <w:t>;</w:t>
      </w:r>
    </w:p>
    <w:p w14:paraId="0850C95A" w14:textId="1E2B4D72" w:rsidR="005B4065" w:rsidRPr="001625EB" w:rsidRDefault="005B4065" w:rsidP="00E50D95">
      <w:pPr>
        <w:spacing w:before="0" w:after="0"/>
        <w:ind w:right="-1" w:firstLine="709"/>
        <w:jc w:val="both"/>
        <w:rPr>
          <w:b/>
          <w:i/>
        </w:rPr>
      </w:pPr>
      <w:r w:rsidRPr="001625EB">
        <w:rPr>
          <w:i/>
        </w:rPr>
        <w:t>Заместник:</w:t>
      </w:r>
      <w:r w:rsidRPr="001625EB">
        <w:rPr>
          <w:b/>
          <w:i/>
        </w:rPr>
        <w:t xml:space="preserve"> </w:t>
      </w:r>
    </w:p>
    <w:p w14:paraId="50AC6DDF" w14:textId="13DEA70B" w:rsidR="00607C85" w:rsidRPr="001625EB" w:rsidRDefault="005B4065" w:rsidP="00E50D95">
      <w:pPr>
        <w:pStyle w:val="ListParagraph"/>
        <w:numPr>
          <w:ilvl w:val="0"/>
          <w:numId w:val="23"/>
        </w:numPr>
        <w:tabs>
          <w:tab w:val="left" w:pos="1701"/>
        </w:tabs>
        <w:spacing w:before="0" w:after="0" w:line="360" w:lineRule="auto"/>
        <w:ind w:left="1701" w:hanging="278"/>
        <w:jc w:val="both"/>
        <w:rPr>
          <w:lang w:val="en-US"/>
        </w:rPr>
      </w:pPr>
      <w:r w:rsidRPr="001625EB">
        <w:rPr>
          <w:rFonts w:ascii="Times New Roman" w:hAnsi="Times New Roman"/>
          <w:b/>
          <w:sz w:val="24"/>
          <w:szCs w:val="24"/>
        </w:rPr>
        <w:t>Мария Стоянова</w:t>
      </w:r>
      <w:r w:rsidR="00607C85" w:rsidRPr="001625EB">
        <w:rPr>
          <w:rFonts w:ascii="Times New Roman" w:hAnsi="Times New Roman"/>
          <w:sz w:val="24"/>
          <w:szCs w:val="24"/>
        </w:rPr>
        <w:t xml:space="preserve"> </w:t>
      </w:r>
      <w:r w:rsidR="00607C85" w:rsidRPr="001625EB">
        <w:rPr>
          <w:rFonts w:ascii="Times New Roman" w:hAnsi="Times New Roman"/>
          <w:b/>
          <w:sz w:val="24"/>
          <w:szCs w:val="24"/>
        </w:rPr>
        <w:t xml:space="preserve">– </w:t>
      </w:r>
      <w:r w:rsidR="00607C85" w:rsidRPr="001625EB">
        <w:rPr>
          <w:rFonts w:ascii="Times New Roman" w:hAnsi="Times New Roman"/>
          <w:sz w:val="24"/>
          <w:szCs w:val="24"/>
        </w:rPr>
        <w:t>главен експерт в дирек</w:t>
      </w:r>
      <w:r w:rsidR="00F7302A" w:rsidRPr="001625EB">
        <w:rPr>
          <w:rFonts w:ascii="Times New Roman" w:hAnsi="Times New Roman"/>
          <w:sz w:val="24"/>
          <w:szCs w:val="24"/>
        </w:rPr>
        <w:t xml:space="preserve">ция </w:t>
      </w:r>
      <w:r w:rsidR="0067029E" w:rsidRPr="001625EB">
        <w:rPr>
          <w:rFonts w:ascii="Times New Roman" w:hAnsi="Times New Roman"/>
          <w:sz w:val="24"/>
          <w:szCs w:val="24"/>
          <w:lang w:val="en-US"/>
        </w:rPr>
        <w:t>“</w:t>
      </w:r>
      <w:r w:rsidR="00F7302A" w:rsidRPr="001625EB">
        <w:rPr>
          <w:rFonts w:ascii="Times New Roman" w:hAnsi="Times New Roman"/>
          <w:sz w:val="24"/>
          <w:szCs w:val="24"/>
        </w:rPr>
        <w:t>Развитие на селските райони</w:t>
      </w:r>
      <w:r w:rsidR="0067029E" w:rsidRPr="001625EB">
        <w:rPr>
          <w:rFonts w:ascii="Times New Roman" w:hAnsi="Times New Roman"/>
          <w:sz w:val="24"/>
          <w:szCs w:val="24"/>
          <w:lang w:val="en-US"/>
        </w:rPr>
        <w:t>”</w:t>
      </w:r>
      <w:r w:rsidRPr="001625EB">
        <w:rPr>
          <w:rFonts w:ascii="Times New Roman" w:hAnsi="Times New Roman"/>
          <w:sz w:val="24"/>
          <w:szCs w:val="24"/>
        </w:rPr>
        <w:t>, Министерство на земеделието и храните</w:t>
      </w:r>
      <w:r w:rsidR="00F7302A" w:rsidRPr="001625EB">
        <w:rPr>
          <w:rFonts w:ascii="Times New Roman" w:hAnsi="Times New Roman"/>
          <w:sz w:val="24"/>
          <w:szCs w:val="24"/>
        </w:rPr>
        <w:t>;</w:t>
      </w:r>
    </w:p>
    <w:p w14:paraId="2446EE3E" w14:textId="5B0596CC" w:rsidR="00635371" w:rsidRPr="001625EB" w:rsidRDefault="00B61ABB" w:rsidP="00E50D95">
      <w:pPr>
        <w:spacing w:before="0" w:after="0"/>
        <w:ind w:right="-1" w:firstLine="709"/>
        <w:jc w:val="both"/>
      </w:pPr>
      <w:r w:rsidRPr="001625EB">
        <w:t>45</w:t>
      </w:r>
      <w:r w:rsidR="00635371" w:rsidRPr="001625EB">
        <w:t xml:space="preserve">. </w:t>
      </w:r>
      <w:r w:rsidR="005B4065" w:rsidRPr="001625EB">
        <w:rPr>
          <w:b/>
        </w:rPr>
        <w:t xml:space="preserve">Валерия </w:t>
      </w:r>
      <w:proofErr w:type="spellStart"/>
      <w:r w:rsidR="005B4065" w:rsidRPr="001625EB">
        <w:rPr>
          <w:b/>
        </w:rPr>
        <w:t>Низамова</w:t>
      </w:r>
      <w:proofErr w:type="spellEnd"/>
      <w:r w:rsidR="005B4065" w:rsidRPr="001625EB">
        <w:rPr>
          <w:b/>
        </w:rPr>
        <w:t xml:space="preserve"> </w:t>
      </w:r>
      <w:r w:rsidR="00635371" w:rsidRPr="001625EB">
        <w:t xml:space="preserve"> – главен експерт в дирекция „На</w:t>
      </w:r>
      <w:r w:rsidR="005B4065" w:rsidRPr="001625EB">
        <w:t>ционална транспортна политика“,</w:t>
      </w:r>
      <w:r w:rsidR="00A16D0B" w:rsidRPr="001625EB">
        <w:t xml:space="preserve"> Министерство на транспорта и</w:t>
      </w:r>
      <w:r w:rsidR="00635371" w:rsidRPr="001625EB">
        <w:t xml:space="preserve"> съобщенията;</w:t>
      </w:r>
    </w:p>
    <w:p w14:paraId="4CAB0443" w14:textId="77777777" w:rsidR="005B4065" w:rsidRPr="001625EB" w:rsidRDefault="005B4065" w:rsidP="00E50D95">
      <w:pPr>
        <w:spacing w:before="0" w:after="0"/>
        <w:ind w:right="-1" w:firstLine="709"/>
        <w:jc w:val="both"/>
        <w:rPr>
          <w:b/>
          <w:i/>
        </w:rPr>
      </w:pPr>
      <w:r w:rsidRPr="001625EB">
        <w:rPr>
          <w:i/>
        </w:rPr>
        <w:lastRenderedPageBreak/>
        <w:t>Заместник:</w:t>
      </w:r>
      <w:r w:rsidRPr="001625EB">
        <w:rPr>
          <w:b/>
          <w:i/>
        </w:rPr>
        <w:t xml:space="preserve"> </w:t>
      </w:r>
    </w:p>
    <w:p w14:paraId="0076F32B" w14:textId="2A988680" w:rsidR="005B4065" w:rsidRPr="001625EB" w:rsidRDefault="005B4065" w:rsidP="00E50D95">
      <w:pPr>
        <w:pStyle w:val="ListParagraph"/>
        <w:numPr>
          <w:ilvl w:val="0"/>
          <w:numId w:val="23"/>
        </w:numPr>
        <w:tabs>
          <w:tab w:val="left" w:pos="1701"/>
        </w:tabs>
        <w:spacing w:before="0" w:after="0" w:line="360" w:lineRule="auto"/>
        <w:ind w:left="1701" w:hanging="278"/>
        <w:jc w:val="both"/>
        <w:rPr>
          <w:lang w:val="en-US"/>
        </w:rPr>
      </w:pPr>
      <w:r w:rsidRPr="001625EB">
        <w:rPr>
          <w:rFonts w:ascii="Times New Roman" w:hAnsi="Times New Roman"/>
          <w:b/>
          <w:sz w:val="24"/>
          <w:szCs w:val="24"/>
        </w:rPr>
        <w:t>Милен Минчев</w:t>
      </w:r>
      <w:r w:rsidRPr="001625EB">
        <w:rPr>
          <w:rFonts w:ascii="Times New Roman" w:hAnsi="Times New Roman"/>
          <w:sz w:val="24"/>
          <w:szCs w:val="24"/>
        </w:rPr>
        <w:t xml:space="preserve"> </w:t>
      </w:r>
      <w:r w:rsidRPr="001625EB">
        <w:rPr>
          <w:rFonts w:ascii="Times New Roman" w:hAnsi="Times New Roman"/>
          <w:b/>
          <w:sz w:val="24"/>
          <w:szCs w:val="24"/>
        </w:rPr>
        <w:t>–</w:t>
      </w:r>
      <w:r w:rsidRPr="001625EB">
        <w:rPr>
          <w:rFonts w:ascii="Times New Roman" w:hAnsi="Times New Roman"/>
          <w:sz w:val="24"/>
          <w:szCs w:val="24"/>
        </w:rPr>
        <w:t xml:space="preserve"> главен експерт в дирекция „Национална транспортна политика“, Министерство на транспорта и съобщенията;</w:t>
      </w:r>
    </w:p>
    <w:p w14:paraId="4F049ABF" w14:textId="5635BE27" w:rsidR="00635371" w:rsidRPr="001625EB" w:rsidRDefault="00B61ABB" w:rsidP="00E50D95">
      <w:pPr>
        <w:spacing w:before="0" w:after="0"/>
        <w:ind w:right="-1" w:firstLine="709"/>
        <w:jc w:val="both"/>
      </w:pPr>
      <w:r w:rsidRPr="001625EB">
        <w:t>46</w:t>
      </w:r>
      <w:r w:rsidR="001B236B" w:rsidRPr="001625EB">
        <w:t xml:space="preserve">. </w:t>
      </w:r>
      <w:r w:rsidR="001B236B" w:rsidRPr="001625EB">
        <w:rPr>
          <w:b/>
        </w:rPr>
        <w:t xml:space="preserve">Ирина </w:t>
      </w:r>
      <w:proofErr w:type="spellStart"/>
      <w:r w:rsidR="00DC0389">
        <w:rPr>
          <w:b/>
        </w:rPr>
        <w:t>Щ</w:t>
      </w:r>
      <w:r w:rsidR="001B236B" w:rsidRPr="001625EB">
        <w:rPr>
          <w:b/>
        </w:rPr>
        <w:t>о</w:t>
      </w:r>
      <w:r w:rsidR="00DC0389">
        <w:rPr>
          <w:b/>
        </w:rPr>
        <w:t>н</w:t>
      </w:r>
      <w:r w:rsidR="001B236B" w:rsidRPr="001625EB">
        <w:rPr>
          <w:b/>
        </w:rPr>
        <w:t>ова</w:t>
      </w:r>
      <w:proofErr w:type="spellEnd"/>
      <w:r w:rsidR="00B45DF0" w:rsidRPr="001625EB">
        <w:t xml:space="preserve"> </w:t>
      </w:r>
      <w:r w:rsidR="001B236B" w:rsidRPr="001625EB">
        <w:t>–</w:t>
      </w:r>
      <w:r w:rsidR="00B45DF0" w:rsidRPr="001625EB">
        <w:t xml:space="preserve"> </w:t>
      </w:r>
      <w:r w:rsidR="001B236B" w:rsidRPr="001625EB">
        <w:t>заместник-</w:t>
      </w:r>
      <w:r w:rsidR="00AE1994" w:rsidRPr="001625EB">
        <w:t>министър на икономиката и индустрията</w:t>
      </w:r>
      <w:r w:rsidR="00635371" w:rsidRPr="001625EB">
        <w:t>, представител на Министерство на икономиката</w:t>
      </w:r>
      <w:r w:rsidR="00F9599F" w:rsidRPr="001625EB">
        <w:rPr>
          <w:lang w:val="en-US"/>
        </w:rPr>
        <w:t xml:space="preserve"> и </w:t>
      </w:r>
      <w:proofErr w:type="spellStart"/>
      <w:r w:rsidR="00F9599F" w:rsidRPr="001625EB">
        <w:rPr>
          <w:lang w:val="en-US"/>
        </w:rPr>
        <w:t>индустрията</w:t>
      </w:r>
      <w:proofErr w:type="spellEnd"/>
      <w:r w:rsidR="00635371" w:rsidRPr="001625EB">
        <w:t>;</w:t>
      </w:r>
    </w:p>
    <w:p w14:paraId="213914C5" w14:textId="77777777" w:rsidR="00635371" w:rsidRPr="001625EB" w:rsidRDefault="00635371" w:rsidP="00E50D95">
      <w:pPr>
        <w:spacing w:before="0" w:after="0"/>
        <w:ind w:right="-1"/>
        <w:jc w:val="both"/>
        <w:rPr>
          <w:b/>
          <w:i/>
        </w:rPr>
      </w:pPr>
      <w:r w:rsidRPr="001625EB">
        <w:rPr>
          <w:i/>
        </w:rPr>
        <w:t>Заместник:</w:t>
      </w:r>
      <w:r w:rsidRPr="001625EB">
        <w:rPr>
          <w:b/>
          <w:i/>
        </w:rPr>
        <w:t xml:space="preserve"> </w:t>
      </w:r>
    </w:p>
    <w:p w14:paraId="25DE861C" w14:textId="58704584" w:rsidR="00635371" w:rsidRPr="001625EB" w:rsidRDefault="00635371" w:rsidP="0040106B">
      <w:pPr>
        <w:pStyle w:val="ListParagraph"/>
        <w:numPr>
          <w:ilvl w:val="0"/>
          <w:numId w:val="13"/>
        </w:numPr>
        <w:tabs>
          <w:tab w:val="left" w:pos="1701"/>
        </w:tabs>
        <w:spacing w:before="0" w:after="0" w:line="360" w:lineRule="auto"/>
        <w:ind w:left="1701" w:right="-1" w:hanging="272"/>
        <w:jc w:val="both"/>
      </w:pPr>
      <w:r w:rsidRPr="001625EB">
        <w:rPr>
          <w:rFonts w:ascii="Times New Roman" w:hAnsi="Times New Roman"/>
          <w:b/>
          <w:sz w:val="24"/>
          <w:szCs w:val="24"/>
        </w:rPr>
        <w:t>Желяз Енев</w:t>
      </w:r>
      <w:r w:rsidRPr="001625EB">
        <w:rPr>
          <w:rFonts w:ascii="Times New Roman" w:hAnsi="Times New Roman"/>
          <w:sz w:val="24"/>
          <w:szCs w:val="24"/>
        </w:rPr>
        <w:t xml:space="preserve"> - директор на дирекция „Икономическа полити</w:t>
      </w:r>
      <w:r w:rsidR="00F9599F" w:rsidRPr="001625EB">
        <w:rPr>
          <w:rFonts w:ascii="Times New Roman" w:hAnsi="Times New Roman"/>
          <w:sz w:val="24"/>
          <w:szCs w:val="24"/>
        </w:rPr>
        <w:t>ка“</w:t>
      </w:r>
      <w:r w:rsidR="001B236B" w:rsidRPr="001625EB">
        <w:rPr>
          <w:rFonts w:ascii="Times New Roman" w:hAnsi="Times New Roman"/>
          <w:sz w:val="24"/>
          <w:szCs w:val="24"/>
        </w:rPr>
        <w:t>, Министерство на икономиката и индустрията</w:t>
      </w:r>
      <w:r w:rsidRPr="001625EB">
        <w:rPr>
          <w:rFonts w:ascii="Times New Roman" w:hAnsi="Times New Roman"/>
          <w:sz w:val="24"/>
          <w:szCs w:val="24"/>
        </w:rPr>
        <w:t>;</w:t>
      </w:r>
    </w:p>
    <w:p w14:paraId="031F6C90" w14:textId="5DBE5D0F" w:rsidR="00D850F6" w:rsidRPr="001625EB" w:rsidRDefault="00B61ABB" w:rsidP="00E50D95">
      <w:pPr>
        <w:spacing w:before="0" w:after="0"/>
        <w:ind w:right="-1" w:firstLine="709"/>
        <w:jc w:val="both"/>
      </w:pPr>
      <w:r w:rsidRPr="001625EB">
        <w:t>47</w:t>
      </w:r>
      <w:r w:rsidR="00D850F6" w:rsidRPr="001625EB">
        <w:t>.</w:t>
      </w:r>
      <w:r w:rsidR="00F3314E" w:rsidRPr="001625EB">
        <w:t xml:space="preserve"> </w:t>
      </w:r>
      <w:r w:rsidR="001B236B" w:rsidRPr="001625EB">
        <w:rPr>
          <w:b/>
        </w:rPr>
        <w:t>Мартин Илиев</w:t>
      </w:r>
      <w:r w:rsidR="00F3314E" w:rsidRPr="001625EB">
        <w:rPr>
          <w:b/>
        </w:rPr>
        <w:t xml:space="preserve"> </w:t>
      </w:r>
      <w:r w:rsidR="00D850F6" w:rsidRPr="001625EB">
        <w:rPr>
          <w:b/>
        </w:rPr>
        <w:t>–</w:t>
      </w:r>
      <w:r w:rsidR="001B236B" w:rsidRPr="001625EB">
        <w:rPr>
          <w:b/>
        </w:rPr>
        <w:t xml:space="preserve"> </w:t>
      </w:r>
      <w:r w:rsidR="001B236B" w:rsidRPr="001625EB">
        <w:t>старши експерт в дирекция „Корпоративно управление в енергетиката</w:t>
      </w:r>
      <w:r w:rsidR="008C6895">
        <w:t>“</w:t>
      </w:r>
      <w:r w:rsidR="001B236B" w:rsidRPr="001625EB">
        <w:t xml:space="preserve">, </w:t>
      </w:r>
      <w:r w:rsidR="00D850F6" w:rsidRPr="001625EB">
        <w:t xml:space="preserve"> Министерство на енергетиката</w:t>
      </w:r>
    </w:p>
    <w:p w14:paraId="58593CE1" w14:textId="04E6AC00" w:rsidR="00D850F6" w:rsidRPr="001625EB" w:rsidRDefault="00D850F6" w:rsidP="00E50D95">
      <w:pPr>
        <w:spacing w:before="0" w:after="0"/>
        <w:ind w:right="-1" w:firstLine="709"/>
        <w:jc w:val="both"/>
        <w:rPr>
          <w:b/>
          <w:i/>
        </w:rPr>
      </w:pPr>
      <w:r w:rsidRPr="001625EB">
        <w:rPr>
          <w:i/>
        </w:rPr>
        <w:t>Заместник:</w:t>
      </w:r>
    </w:p>
    <w:p w14:paraId="64CBB105" w14:textId="6AF09B5A" w:rsidR="00635371" w:rsidRPr="001625EB" w:rsidRDefault="001B236B" w:rsidP="0040106B">
      <w:pPr>
        <w:pStyle w:val="ListParagraph"/>
        <w:numPr>
          <w:ilvl w:val="0"/>
          <w:numId w:val="23"/>
        </w:numPr>
        <w:tabs>
          <w:tab w:val="left" w:pos="1701"/>
        </w:tabs>
        <w:spacing w:before="0" w:after="0" w:line="360" w:lineRule="auto"/>
        <w:ind w:left="1701" w:hanging="278"/>
        <w:jc w:val="both"/>
        <w:rPr>
          <w:rFonts w:ascii="Times New Roman" w:hAnsi="Times New Roman"/>
          <w:sz w:val="24"/>
        </w:rPr>
      </w:pPr>
      <w:r w:rsidRPr="001625EB">
        <w:rPr>
          <w:rFonts w:ascii="Times New Roman" w:hAnsi="Times New Roman"/>
          <w:b/>
          <w:sz w:val="24"/>
        </w:rPr>
        <w:t xml:space="preserve">Филип </w:t>
      </w:r>
      <w:proofErr w:type="spellStart"/>
      <w:r w:rsidRPr="001625EB">
        <w:rPr>
          <w:rFonts w:ascii="Times New Roman" w:hAnsi="Times New Roman"/>
          <w:b/>
          <w:sz w:val="24"/>
        </w:rPr>
        <w:t>Фиков</w:t>
      </w:r>
      <w:proofErr w:type="spellEnd"/>
      <w:r w:rsidRPr="001625EB">
        <w:rPr>
          <w:rFonts w:ascii="Times New Roman" w:hAnsi="Times New Roman"/>
          <w:sz w:val="24"/>
        </w:rPr>
        <w:t xml:space="preserve"> – главен</w:t>
      </w:r>
      <w:r w:rsidR="00635371" w:rsidRPr="001625EB">
        <w:rPr>
          <w:rFonts w:ascii="Times New Roman" w:hAnsi="Times New Roman"/>
          <w:sz w:val="24"/>
        </w:rPr>
        <w:t xml:space="preserve"> експерт в дирекция „</w:t>
      </w:r>
      <w:r w:rsidRPr="001625EB">
        <w:rPr>
          <w:rFonts w:ascii="Times New Roman" w:hAnsi="Times New Roman"/>
          <w:sz w:val="24"/>
        </w:rPr>
        <w:t>Корпоративно управление в енергетиката</w:t>
      </w:r>
      <w:r w:rsidR="00635371" w:rsidRPr="001625EB">
        <w:rPr>
          <w:rFonts w:ascii="Times New Roman" w:hAnsi="Times New Roman"/>
          <w:sz w:val="24"/>
        </w:rPr>
        <w:t>“, Министерство на енергетиката;</w:t>
      </w:r>
    </w:p>
    <w:p w14:paraId="50F33123" w14:textId="2D31A74B" w:rsidR="00756D8F" w:rsidRPr="001625EB" w:rsidRDefault="00B61ABB" w:rsidP="00E50D95">
      <w:pPr>
        <w:spacing w:before="0" w:after="0"/>
        <w:ind w:right="-1" w:firstLine="709"/>
        <w:jc w:val="both"/>
      </w:pPr>
      <w:r w:rsidRPr="001625EB">
        <w:rPr>
          <w:lang w:val="en-US"/>
        </w:rPr>
        <w:t>48</w:t>
      </w:r>
      <w:r w:rsidR="00756D8F" w:rsidRPr="001625EB">
        <w:rPr>
          <w:lang w:val="en-US"/>
        </w:rPr>
        <w:t xml:space="preserve">. </w:t>
      </w:r>
      <w:r w:rsidR="000A128C" w:rsidRPr="001625EB">
        <w:rPr>
          <w:b/>
        </w:rPr>
        <w:t xml:space="preserve">Илияна Илиева – </w:t>
      </w:r>
      <w:r w:rsidR="0060640C" w:rsidRPr="001625EB">
        <w:t>заместник</w:t>
      </w:r>
      <w:r w:rsidR="00DC3023">
        <w:t xml:space="preserve"> </w:t>
      </w:r>
      <w:r w:rsidR="0060640C" w:rsidRPr="001625EB">
        <w:t xml:space="preserve">главен </w:t>
      </w:r>
      <w:r w:rsidR="000A128C" w:rsidRPr="001625EB">
        <w:t xml:space="preserve">директор на Главна дирекция „Европейски фондове за </w:t>
      </w:r>
      <w:proofErr w:type="gramStart"/>
      <w:r w:rsidR="00DC3023">
        <w:t>конкурентоспособност</w:t>
      </w:r>
      <w:r w:rsidR="00DC3023" w:rsidRPr="001625EB">
        <w:t>“</w:t>
      </w:r>
      <w:proofErr w:type="gramEnd"/>
      <w:r w:rsidR="00DC3023">
        <w:t>(ГДЕФК)</w:t>
      </w:r>
      <w:r w:rsidR="000A128C" w:rsidRPr="00DC3023">
        <w:t xml:space="preserve">, </w:t>
      </w:r>
      <w:r w:rsidR="00756D8F" w:rsidRPr="001625EB">
        <w:t>Министерство на иновациите и растежа</w:t>
      </w:r>
      <w:r w:rsidR="00DC3023">
        <w:t xml:space="preserve"> (МИР)</w:t>
      </w:r>
      <w:r w:rsidR="00756D8F" w:rsidRPr="001625EB">
        <w:t>;</w:t>
      </w:r>
    </w:p>
    <w:p w14:paraId="792481FB" w14:textId="791D1DDF" w:rsidR="00756D8F" w:rsidRPr="001625EB" w:rsidRDefault="00756D8F" w:rsidP="00E50D95">
      <w:pPr>
        <w:tabs>
          <w:tab w:val="left" w:pos="426"/>
        </w:tabs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</w:t>
      </w:r>
      <w:r w:rsidR="0040106B">
        <w:rPr>
          <w:i/>
        </w:rPr>
        <w:t>ци</w:t>
      </w:r>
      <w:r w:rsidRPr="001625EB">
        <w:rPr>
          <w:i/>
        </w:rPr>
        <w:t>:</w:t>
      </w:r>
    </w:p>
    <w:p w14:paraId="566C4050" w14:textId="18ECC5A7" w:rsidR="000A128C" w:rsidRPr="001625EB" w:rsidRDefault="000A128C" w:rsidP="00E50D95">
      <w:pPr>
        <w:pStyle w:val="ListParagraph"/>
        <w:numPr>
          <w:ilvl w:val="0"/>
          <w:numId w:val="23"/>
        </w:numPr>
        <w:tabs>
          <w:tab w:val="left" w:pos="426"/>
          <w:tab w:val="left" w:pos="1701"/>
        </w:tabs>
        <w:spacing w:before="0" w:after="0" w:line="360" w:lineRule="auto"/>
        <w:ind w:left="1701" w:right="-1" w:hanging="272"/>
        <w:jc w:val="both"/>
        <w:rPr>
          <w:sz w:val="24"/>
        </w:rPr>
      </w:pPr>
      <w:r w:rsidRPr="001625EB">
        <w:rPr>
          <w:rFonts w:ascii="Times New Roman" w:hAnsi="Times New Roman"/>
          <w:b/>
          <w:sz w:val="24"/>
        </w:rPr>
        <w:t>Деница Цанкова</w:t>
      </w:r>
      <w:r w:rsidR="00756D8F" w:rsidRPr="001625EB">
        <w:rPr>
          <w:rFonts w:ascii="Times New Roman" w:hAnsi="Times New Roman"/>
          <w:sz w:val="24"/>
        </w:rPr>
        <w:t xml:space="preserve"> –</w:t>
      </w:r>
      <w:r w:rsidRPr="001625EB">
        <w:rPr>
          <w:rFonts w:ascii="Times New Roman" w:hAnsi="Times New Roman"/>
          <w:sz w:val="24"/>
        </w:rPr>
        <w:t xml:space="preserve"> старши експерт в дирекция „Политики и анализи</w:t>
      </w:r>
      <w:r w:rsidR="00DC3023">
        <w:rPr>
          <w:rFonts w:ascii="Times New Roman" w:hAnsi="Times New Roman"/>
          <w:sz w:val="24"/>
        </w:rPr>
        <w:t>“, ГДЕФК, МИР</w:t>
      </w:r>
      <w:r w:rsidRPr="001625EB">
        <w:rPr>
          <w:sz w:val="24"/>
        </w:rPr>
        <w:t>;</w:t>
      </w:r>
    </w:p>
    <w:p w14:paraId="19133E3F" w14:textId="0C5B6261" w:rsidR="00756D8F" w:rsidRPr="001625EB" w:rsidRDefault="000A128C" w:rsidP="00E50D95">
      <w:pPr>
        <w:pStyle w:val="ListParagraph"/>
        <w:numPr>
          <w:ilvl w:val="0"/>
          <w:numId w:val="23"/>
        </w:numPr>
        <w:tabs>
          <w:tab w:val="left" w:pos="426"/>
          <w:tab w:val="left" w:pos="1701"/>
        </w:tabs>
        <w:spacing w:before="0" w:after="0" w:line="360" w:lineRule="auto"/>
        <w:ind w:left="1701" w:right="-1" w:hanging="272"/>
        <w:jc w:val="both"/>
        <w:rPr>
          <w:sz w:val="24"/>
        </w:rPr>
      </w:pPr>
      <w:r w:rsidRPr="001625EB">
        <w:rPr>
          <w:rFonts w:ascii="Times New Roman" w:hAnsi="Times New Roman"/>
          <w:b/>
          <w:sz w:val="24"/>
        </w:rPr>
        <w:t>Десислава Петрова-</w:t>
      </w:r>
      <w:proofErr w:type="spellStart"/>
      <w:r w:rsidRPr="001625EB">
        <w:rPr>
          <w:rFonts w:ascii="Times New Roman" w:hAnsi="Times New Roman"/>
          <w:b/>
          <w:sz w:val="24"/>
        </w:rPr>
        <w:t>Текнеджиева</w:t>
      </w:r>
      <w:proofErr w:type="spellEnd"/>
      <w:r w:rsidRPr="001625EB">
        <w:rPr>
          <w:rFonts w:ascii="Times New Roman" w:hAnsi="Times New Roman"/>
          <w:b/>
          <w:sz w:val="24"/>
        </w:rPr>
        <w:t xml:space="preserve"> – </w:t>
      </w:r>
      <w:r w:rsidR="0060640C" w:rsidRPr="001625EB">
        <w:rPr>
          <w:rFonts w:ascii="Times New Roman" w:hAnsi="Times New Roman"/>
          <w:sz w:val="24"/>
        </w:rPr>
        <w:t xml:space="preserve">държавен експерт в </w:t>
      </w:r>
      <w:r w:rsidRPr="001625EB">
        <w:rPr>
          <w:rFonts w:ascii="Times New Roman" w:hAnsi="Times New Roman"/>
          <w:sz w:val="24"/>
        </w:rPr>
        <w:t xml:space="preserve">Програма </w:t>
      </w:r>
      <w:r w:rsidR="0060640C" w:rsidRPr="001625EB">
        <w:rPr>
          <w:rFonts w:ascii="Times New Roman" w:hAnsi="Times New Roman"/>
          <w:sz w:val="24"/>
        </w:rPr>
        <w:t>„</w:t>
      </w:r>
      <w:r w:rsidRPr="001625EB">
        <w:rPr>
          <w:rFonts w:ascii="Times New Roman" w:hAnsi="Times New Roman"/>
          <w:sz w:val="24"/>
        </w:rPr>
        <w:t>Научни изследвания, иновации и дигитализация за интелигентна трансформация“, отдел „Програмиране“</w:t>
      </w:r>
      <w:r w:rsidR="00DC3023">
        <w:rPr>
          <w:rFonts w:ascii="Times New Roman" w:hAnsi="Times New Roman"/>
          <w:sz w:val="24"/>
        </w:rPr>
        <w:t>, ГДЕФК, МИР</w:t>
      </w:r>
      <w:r w:rsidRPr="001625EB">
        <w:rPr>
          <w:rFonts w:ascii="Times New Roman" w:hAnsi="Times New Roman"/>
          <w:sz w:val="24"/>
        </w:rPr>
        <w:t>.</w:t>
      </w:r>
    </w:p>
    <w:p w14:paraId="7552E647" w14:textId="2F490F6F" w:rsidR="00635371" w:rsidRPr="001625EB" w:rsidRDefault="00B61ABB" w:rsidP="00E50D95">
      <w:pPr>
        <w:spacing w:before="0" w:after="0"/>
        <w:ind w:right="-1" w:firstLine="709"/>
        <w:jc w:val="both"/>
      </w:pPr>
      <w:r w:rsidRPr="001625EB">
        <w:t>49</w:t>
      </w:r>
      <w:r w:rsidR="00635371" w:rsidRPr="001625EB">
        <w:t xml:space="preserve">. </w:t>
      </w:r>
      <w:r w:rsidR="00635371" w:rsidRPr="001625EB">
        <w:rPr>
          <w:b/>
        </w:rPr>
        <w:t>Венелина Червенкова</w:t>
      </w:r>
      <w:r w:rsidR="00635371" w:rsidRPr="001625EB">
        <w:t xml:space="preserve"> – началник на отдел „</w:t>
      </w:r>
      <w:r w:rsidR="00972F9D" w:rsidRPr="001625EB">
        <w:t>Развитие на отделните видове туризъм</w:t>
      </w:r>
      <w:r w:rsidR="00635371" w:rsidRPr="001625EB">
        <w:t>“ в дирекция „Туристиче</w:t>
      </w:r>
      <w:r w:rsidR="00972F9D" w:rsidRPr="001625EB">
        <w:t xml:space="preserve">ска политика“, </w:t>
      </w:r>
      <w:r w:rsidR="00635371" w:rsidRPr="001625EB">
        <w:t>Министерство на туризма;</w:t>
      </w:r>
    </w:p>
    <w:p w14:paraId="08592D5A" w14:textId="4DF18648" w:rsidR="00635371" w:rsidRPr="001625EB" w:rsidRDefault="00B61ABB" w:rsidP="00E50D95">
      <w:pPr>
        <w:spacing w:before="0" w:after="0"/>
        <w:ind w:right="-1" w:firstLine="709"/>
        <w:jc w:val="both"/>
      </w:pPr>
      <w:r w:rsidRPr="001625EB">
        <w:t>50</w:t>
      </w:r>
      <w:r w:rsidR="00635371" w:rsidRPr="001625EB">
        <w:t xml:space="preserve">. </w:t>
      </w:r>
      <w:r w:rsidR="00635371" w:rsidRPr="001625EB">
        <w:rPr>
          <w:b/>
        </w:rPr>
        <w:t xml:space="preserve">Елеонора </w:t>
      </w:r>
      <w:proofErr w:type="spellStart"/>
      <w:r w:rsidR="00635371" w:rsidRPr="001625EB">
        <w:rPr>
          <w:b/>
        </w:rPr>
        <w:t>Гурбанова-Ибришимова</w:t>
      </w:r>
      <w:proofErr w:type="spellEnd"/>
      <w:r w:rsidR="00635371" w:rsidRPr="001625EB">
        <w:t xml:space="preserve"> – главен експерт</w:t>
      </w:r>
      <w:r w:rsidR="00ED09E2" w:rsidRPr="001625EB">
        <w:t xml:space="preserve"> в дирекция „Регионална координация и контрол“</w:t>
      </w:r>
      <w:r w:rsidR="00635371" w:rsidRPr="001625EB">
        <w:t>, Министерство на младежта и спорта;</w:t>
      </w:r>
    </w:p>
    <w:p w14:paraId="602D9D66" w14:textId="3BEAD25B" w:rsidR="00635371" w:rsidRPr="001625EB" w:rsidRDefault="00B61ABB" w:rsidP="00E50D95">
      <w:pPr>
        <w:spacing w:before="0" w:after="0"/>
        <w:ind w:right="-1" w:firstLine="709"/>
        <w:jc w:val="both"/>
      </w:pPr>
      <w:r w:rsidRPr="001625EB">
        <w:t>51</w:t>
      </w:r>
      <w:r w:rsidR="00B45DF0" w:rsidRPr="001625EB">
        <w:t xml:space="preserve">. </w:t>
      </w:r>
      <w:proofErr w:type="spellStart"/>
      <w:r w:rsidR="00972F9D" w:rsidRPr="001625EB">
        <w:rPr>
          <w:b/>
        </w:rPr>
        <w:t>Амелия</w:t>
      </w:r>
      <w:proofErr w:type="spellEnd"/>
      <w:r w:rsidR="00972F9D" w:rsidRPr="001625EB">
        <w:rPr>
          <w:b/>
        </w:rPr>
        <w:t xml:space="preserve"> Гешева</w:t>
      </w:r>
      <w:r w:rsidR="00B079CA" w:rsidRPr="001625EB">
        <w:rPr>
          <w:b/>
        </w:rPr>
        <w:t xml:space="preserve"> – </w:t>
      </w:r>
      <w:r w:rsidR="00B079CA" w:rsidRPr="001625EB">
        <w:t>заместник-министър на културата, представител на Министерство на културата;</w:t>
      </w:r>
    </w:p>
    <w:p w14:paraId="261D5F76" w14:textId="2C0168C7" w:rsidR="00972F9D" w:rsidRPr="001625EB" w:rsidRDefault="00972F9D" w:rsidP="00E50D95">
      <w:pPr>
        <w:tabs>
          <w:tab w:val="left" w:pos="426"/>
        </w:tabs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Заместник:</w:t>
      </w:r>
    </w:p>
    <w:p w14:paraId="3A94CF97" w14:textId="60116E40" w:rsidR="00972F9D" w:rsidRPr="001625EB" w:rsidRDefault="00972F9D" w:rsidP="00E50D95">
      <w:pPr>
        <w:pStyle w:val="ListParagraph"/>
        <w:numPr>
          <w:ilvl w:val="0"/>
          <w:numId w:val="23"/>
        </w:numPr>
        <w:tabs>
          <w:tab w:val="left" w:pos="426"/>
          <w:tab w:val="left" w:pos="1701"/>
        </w:tabs>
        <w:spacing w:before="0" w:after="0" w:line="360" w:lineRule="auto"/>
        <w:ind w:left="1701" w:right="-1" w:hanging="272"/>
        <w:jc w:val="both"/>
        <w:rPr>
          <w:sz w:val="24"/>
        </w:rPr>
      </w:pPr>
      <w:r w:rsidRPr="001625EB">
        <w:rPr>
          <w:rFonts w:ascii="Times New Roman" w:hAnsi="Times New Roman"/>
          <w:b/>
          <w:sz w:val="24"/>
        </w:rPr>
        <w:lastRenderedPageBreak/>
        <w:t>Стефан Попов</w:t>
      </w:r>
      <w:r w:rsidRPr="001625EB">
        <w:rPr>
          <w:rFonts w:ascii="Times New Roman" w:hAnsi="Times New Roman"/>
          <w:sz w:val="24"/>
        </w:rPr>
        <w:t xml:space="preserve"> – държа</w:t>
      </w:r>
      <w:r w:rsidR="00A73F86" w:rsidRPr="001625EB">
        <w:rPr>
          <w:rFonts w:ascii="Times New Roman" w:hAnsi="Times New Roman"/>
          <w:sz w:val="24"/>
        </w:rPr>
        <w:t xml:space="preserve">вен експерт </w:t>
      </w:r>
      <w:r w:rsidR="008D1F90" w:rsidRPr="001625EB">
        <w:rPr>
          <w:rFonts w:ascii="Times New Roman" w:hAnsi="Times New Roman"/>
          <w:sz w:val="24"/>
        </w:rPr>
        <w:t>в дирекция „Международно сътрудничество</w:t>
      </w:r>
      <w:r w:rsidR="00680758" w:rsidRPr="001625EB">
        <w:rPr>
          <w:rFonts w:ascii="Times New Roman" w:hAnsi="Times New Roman"/>
          <w:sz w:val="24"/>
        </w:rPr>
        <w:t>, евро</w:t>
      </w:r>
      <w:r w:rsidR="00ED08B4" w:rsidRPr="001625EB">
        <w:rPr>
          <w:rFonts w:ascii="Times New Roman" w:hAnsi="Times New Roman"/>
          <w:sz w:val="24"/>
        </w:rPr>
        <w:t>пейски проекти и регионални дейности“, Министерство на културата</w:t>
      </w:r>
      <w:r w:rsidRPr="001625EB">
        <w:rPr>
          <w:rFonts w:ascii="Times New Roman" w:hAnsi="Times New Roman"/>
          <w:sz w:val="24"/>
        </w:rPr>
        <w:t>;</w:t>
      </w:r>
    </w:p>
    <w:p w14:paraId="2B41AD9B" w14:textId="7D7DB1C7" w:rsidR="000D78EB" w:rsidRPr="001625EB" w:rsidRDefault="00B61ABB" w:rsidP="00E50D95">
      <w:pPr>
        <w:spacing w:before="0" w:after="0"/>
        <w:ind w:right="-1" w:firstLine="709"/>
        <w:jc w:val="both"/>
      </w:pPr>
      <w:r w:rsidRPr="001625EB">
        <w:t>52</w:t>
      </w:r>
      <w:r w:rsidR="00D3403E" w:rsidRPr="001625EB">
        <w:t xml:space="preserve">. </w:t>
      </w:r>
      <w:r w:rsidR="00ED08B4" w:rsidRPr="001625EB">
        <w:rPr>
          <w:b/>
        </w:rPr>
        <w:t xml:space="preserve">Диана </w:t>
      </w:r>
      <w:proofErr w:type="spellStart"/>
      <w:r w:rsidR="00ED08B4" w:rsidRPr="001625EB">
        <w:rPr>
          <w:b/>
        </w:rPr>
        <w:t>Самхарадзе</w:t>
      </w:r>
      <w:proofErr w:type="spellEnd"/>
      <w:r w:rsidR="000D78EB" w:rsidRPr="001625EB">
        <w:rPr>
          <w:b/>
        </w:rPr>
        <w:t xml:space="preserve"> –</w:t>
      </w:r>
      <w:r w:rsidR="00ED08B4" w:rsidRPr="001625EB">
        <w:t xml:space="preserve"> директор на Териториално </w:t>
      </w:r>
      <w:r w:rsidR="00175871">
        <w:t xml:space="preserve">статистическо </w:t>
      </w:r>
      <w:r w:rsidR="00ED08B4" w:rsidRPr="001625EB">
        <w:t>бюро-Север, НСИ</w:t>
      </w:r>
      <w:r w:rsidR="00F9599F" w:rsidRPr="001625EB">
        <w:t>;</w:t>
      </w:r>
    </w:p>
    <w:p w14:paraId="55E79E5E" w14:textId="109DD605" w:rsidR="00ED08B4" w:rsidRPr="001625EB" w:rsidRDefault="00ED08B4" w:rsidP="00E50D95">
      <w:pPr>
        <w:tabs>
          <w:tab w:val="left" w:pos="426"/>
        </w:tabs>
        <w:spacing w:before="0" w:after="0"/>
        <w:ind w:right="-1" w:firstLine="709"/>
        <w:jc w:val="both"/>
        <w:rPr>
          <w:i/>
        </w:rPr>
      </w:pPr>
      <w:r w:rsidRPr="001625EB">
        <w:rPr>
          <w:i/>
        </w:rPr>
        <w:t>Заместник:</w:t>
      </w:r>
    </w:p>
    <w:p w14:paraId="50FC4BBD" w14:textId="5E1E1CC2" w:rsidR="00635371" w:rsidRPr="001625EB" w:rsidRDefault="00ED08B4" w:rsidP="00E50D95">
      <w:pPr>
        <w:pStyle w:val="ListParagraph"/>
        <w:numPr>
          <w:ilvl w:val="0"/>
          <w:numId w:val="23"/>
        </w:numPr>
        <w:tabs>
          <w:tab w:val="left" w:pos="1701"/>
        </w:tabs>
        <w:spacing w:before="0" w:after="0" w:line="360" w:lineRule="auto"/>
        <w:ind w:left="1701" w:hanging="278"/>
        <w:jc w:val="both"/>
      </w:pPr>
      <w:r w:rsidRPr="001625EB">
        <w:rPr>
          <w:rFonts w:ascii="Times New Roman" w:hAnsi="Times New Roman"/>
          <w:b/>
          <w:sz w:val="24"/>
          <w:szCs w:val="24"/>
        </w:rPr>
        <w:t>Марчела Киселова</w:t>
      </w:r>
      <w:r w:rsidR="000D78EB" w:rsidRPr="001625EB">
        <w:rPr>
          <w:rFonts w:ascii="Times New Roman" w:hAnsi="Times New Roman"/>
          <w:b/>
          <w:sz w:val="24"/>
          <w:szCs w:val="24"/>
        </w:rPr>
        <w:t xml:space="preserve"> – </w:t>
      </w:r>
      <w:r w:rsidRPr="001625EB">
        <w:rPr>
          <w:rFonts w:ascii="Times New Roman" w:hAnsi="Times New Roman"/>
          <w:sz w:val="24"/>
          <w:szCs w:val="24"/>
        </w:rPr>
        <w:t>началник отдел „Статистически изследвания-Русе“</w:t>
      </w:r>
      <w:r w:rsidR="000D78EB" w:rsidRPr="001625EB">
        <w:rPr>
          <w:rFonts w:ascii="Times New Roman" w:hAnsi="Times New Roman"/>
          <w:sz w:val="24"/>
          <w:szCs w:val="24"/>
        </w:rPr>
        <w:t>, НСИ</w:t>
      </w:r>
      <w:r w:rsidR="00635371" w:rsidRPr="001625EB">
        <w:t>;</w:t>
      </w:r>
    </w:p>
    <w:p w14:paraId="79F26AE6" w14:textId="1B386672" w:rsidR="00635371" w:rsidRPr="001625EB" w:rsidRDefault="00635371" w:rsidP="00E50D95">
      <w:pPr>
        <w:spacing w:before="0" w:after="0"/>
        <w:ind w:right="-1" w:firstLine="709"/>
        <w:jc w:val="both"/>
      </w:pPr>
      <w:r w:rsidRPr="001625EB">
        <w:t>5</w:t>
      </w:r>
      <w:r w:rsidR="00B61ABB" w:rsidRPr="001625EB">
        <w:t>3</w:t>
      </w:r>
      <w:r w:rsidRPr="001625EB">
        <w:t>.</w:t>
      </w:r>
      <w:r w:rsidR="00D3403E" w:rsidRPr="001625EB">
        <w:t xml:space="preserve"> </w:t>
      </w:r>
      <w:r w:rsidR="006A19B0" w:rsidRPr="001625EB">
        <w:rPr>
          <w:b/>
        </w:rPr>
        <w:t>Доц. д-р Георги Железов</w:t>
      </w:r>
      <w:r w:rsidR="009A75E5" w:rsidRPr="001625EB">
        <w:rPr>
          <w:b/>
        </w:rPr>
        <w:t xml:space="preserve"> </w:t>
      </w:r>
      <w:r w:rsidRPr="001625EB">
        <w:t>– Национален институт по геофизика, геодезия и география</w:t>
      </w:r>
      <w:r w:rsidR="009854A9">
        <w:t xml:space="preserve"> към </w:t>
      </w:r>
      <w:r w:rsidR="00FD1D66" w:rsidRPr="001625EB">
        <w:t>Българската академия на науките</w:t>
      </w:r>
      <w:r w:rsidR="00FD1D66">
        <w:t xml:space="preserve"> (</w:t>
      </w:r>
      <w:r w:rsidR="009854A9">
        <w:t>БАН</w:t>
      </w:r>
      <w:r w:rsidR="00FD1D66">
        <w:t>)</w:t>
      </w:r>
      <w:r w:rsidRPr="001625EB">
        <w:t xml:space="preserve">,  представител на </w:t>
      </w:r>
      <w:r w:rsidR="00FD1D66">
        <w:t>БАН</w:t>
      </w:r>
      <w:r w:rsidRPr="001625EB">
        <w:t>;</w:t>
      </w:r>
    </w:p>
    <w:p w14:paraId="63FBE034" w14:textId="7831696F" w:rsidR="00635371" w:rsidRDefault="00635371" w:rsidP="00E50D95">
      <w:pPr>
        <w:spacing w:before="0" w:after="0"/>
        <w:ind w:right="-1" w:firstLine="0"/>
        <w:jc w:val="both"/>
      </w:pPr>
    </w:p>
    <w:p w14:paraId="3D3FBE51" w14:textId="0A6B739D" w:rsidR="00E45742" w:rsidRDefault="00635371" w:rsidP="00E50D95">
      <w:pPr>
        <w:spacing w:before="0" w:after="0"/>
        <w:ind w:right="-1" w:firstLine="698"/>
        <w:jc w:val="both"/>
      </w:pPr>
      <w:r w:rsidRPr="001625EB">
        <w:t xml:space="preserve">Настоящата заповед </w:t>
      </w:r>
      <w:r w:rsidR="00E45742">
        <w:t xml:space="preserve">отменя Заповед № РД-02-36-1756/ 15.12.2020 г. на министъра на регионалното развитие и благоустройството. </w:t>
      </w:r>
    </w:p>
    <w:p w14:paraId="50D52566" w14:textId="57FA8EB1" w:rsidR="00635371" w:rsidRPr="001625EB" w:rsidRDefault="00E45742" w:rsidP="00E50D95">
      <w:pPr>
        <w:spacing w:before="0" w:after="0"/>
        <w:ind w:right="-1" w:firstLine="698"/>
        <w:jc w:val="both"/>
      </w:pPr>
      <w:r>
        <w:t xml:space="preserve">Заповедта </w:t>
      </w:r>
      <w:r w:rsidR="00635371" w:rsidRPr="001625EB">
        <w:t>влиза в сила от датата на подписването ѝ, като е със срок на действие за период от четири години.</w:t>
      </w:r>
    </w:p>
    <w:p w14:paraId="1C089339" w14:textId="77777777" w:rsidR="00635371" w:rsidRPr="001625EB" w:rsidRDefault="00635371" w:rsidP="00E50D95">
      <w:pPr>
        <w:spacing w:before="0" w:after="0"/>
        <w:ind w:right="-1" w:firstLine="698"/>
        <w:jc w:val="both"/>
      </w:pPr>
      <w:r w:rsidRPr="001625EB">
        <w:t xml:space="preserve">Заповедта да се сведе до знанието на членовете на съвета за сведение и изпълнение. </w:t>
      </w:r>
    </w:p>
    <w:p w14:paraId="1004AB08" w14:textId="55BB94E0" w:rsidR="00635371" w:rsidRPr="001625EB" w:rsidRDefault="00635371" w:rsidP="00E50D95">
      <w:pPr>
        <w:spacing w:before="0" w:after="0"/>
        <w:ind w:right="-1" w:firstLine="698"/>
        <w:jc w:val="both"/>
      </w:pPr>
      <w:r w:rsidRPr="001625EB">
        <w:t>Контролът по изпълнение на заповедта възлагам на г-</w:t>
      </w:r>
      <w:r w:rsidR="00350CD5" w:rsidRPr="001625EB">
        <w:t>жа Ангелина Бонева</w:t>
      </w:r>
      <w:r w:rsidRPr="001625EB">
        <w:t xml:space="preserve">, заместник-министър на регионалното развитие и благоустройството. </w:t>
      </w:r>
    </w:p>
    <w:p w14:paraId="1E2203A9" w14:textId="0BF4AD0F" w:rsidR="00635371" w:rsidRDefault="00635371" w:rsidP="00E50D95">
      <w:pPr>
        <w:spacing w:before="0" w:after="0"/>
        <w:ind w:right="-1" w:firstLine="698"/>
        <w:jc w:val="both"/>
      </w:pPr>
    </w:p>
    <w:p w14:paraId="449FD4C4" w14:textId="6646A25F" w:rsidR="008B1A9F" w:rsidRDefault="008B1A9F" w:rsidP="008B1A9F">
      <w:pPr>
        <w:spacing w:before="0" w:after="0"/>
        <w:ind w:right="-1" w:firstLine="698"/>
        <w:jc w:val="both"/>
      </w:pPr>
    </w:p>
    <w:p w14:paraId="3ED0149E" w14:textId="77777777" w:rsidR="008B1A9F" w:rsidRPr="001625EB" w:rsidRDefault="008B1A9F" w:rsidP="008B1A9F">
      <w:pPr>
        <w:spacing w:before="0" w:after="0"/>
        <w:ind w:right="-1" w:firstLine="698"/>
        <w:jc w:val="both"/>
      </w:pPr>
      <w:bookmarkStart w:id="0" w:name="_GoBack"/>
      <w:bookmarkEnd w:id="0"/>
    </w:p>
    <w:p w14:paraId="19F33540" w14:textId="47385E57" w:rsidR="00635371" w:rsidRPr="001625EB" w:rsidRDefault="00ED08B4" w:rsidP="00635371">
      <w:pPr>
        <w:spacing w:line="480" w:lineRule="auto"/>
        <w:ind w:left="4820" w:firstLine="0"/>
        <w:rPr>
          <w:b/>
        </w:rPr>
      </w:pPr>
      <w:r w:rsidRPr="001625EB">
        <w:rPr>
          <w:b/>
        </w:rPr>
        <w:t>АНДРЕЙ ЦЕКОВ</w:t>
      </w:r>
    </w:p>
    <w:p w14:paraId="224E9D56" w14:textId="77777777" w:rsidR="00635371" w:rsidRPr="001625EB" w:rsidRDefault="00635371" w:rsidP="00635371">
      <w:pPr>
        <w:spacing w:line="480" w:lineRule="auto"/>
        <w:ind w:left="4820" w:firstLine="0"/>
        <w:rPr>
          <w:b/>
        </w:rPr>
      </w:pPr>
      <w:r w:rsidRPr="001625EB">
        <w:rPr>
          <w:b/>
        </w:rPr>
        <w:t>МИНИСТЪР</w:t>
      </w:r>
    </w:p>
    <w:p w14:paraId="26789962" w14:textId="585EC5B1" w:rsidR="00635371" w:rsidRPr="00716C67" w:rsidRDefault="009E75E1" w:rsidP="00635371">
      <w:pPr>
        <w:spacing w:line="480" w:lineRule="auto"/>
        <w:ind w:firstLine="0"/>
        <w:rPr>
          <w:b/>
          <w:i/>
        </w:rPr>
        <w:sectPr w:rsidR="00635371" w:rsidRPr="00716C67" w:rsidSect="00E50D95">
          <w:headerReference w:type="default" r:id="rId7"/>
          <w:footerReference w:type="default" r:id="rId8"/>
          <w:headerReference w:type="first" r:id="rId9"/>
          <w:pgSz w:w="11906" w:h="16838" w:code="9"/>
          <w:pgMar w:top="1276" w:right="1134" w:bottom="1276" w:left="1701" w:header="1134" w:footer="567" w:gutter="0"/>
          <w:pgNumType w:start="1"/>
          <w:cols w:space="708"/>
          <w:titlePg/>
          <w:docGrid w:linePitch="360"/>
        </w:sectPr>
      </w:pPr>
      <w:r w:rsidRPr="001625EB">
        <w:rPr>
          <w:b/>
          <w:i/>
        </w:rPr>
        <w:t>Формат на електронен подпис:</w:t>
      </w:r>
    </w:p>
    <w:p w14:paraId="1DB9D71A" w14:textId="3C9AA5E2" w:rsidR="00635371" w:rsidRPr="00716C67" w:rsidRDefault="00635371" w:rsidP="009E75E1">
      <w:pPr>
        <w:spacing w:before="0" w:after="0"/>
        <w:ind w:right="-1" w:firstLine="0"/>
        <w:jc w:val="both"/>
      </w:pPr>
    </w:p>
    <w:sectPr w:rsidR="00635371" w:rsidRPr="00716C67" w:rsidSect="00635371">
      <w:footerReference w:type="default" r:id="rId10"/>
      <w:footerReference w:type="first" r:id="rId11"/>
      <w:pgSz w:w="11906" w:h="16838" w:code="9"/>
      <w:pgMar w:top="1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2CFE6" w14:textId="77777777" w:rsidR="006D2B92" w:rsidRDefault="006D2B92">
      <w:r>
        <w:separator/>
      </w:r>
    </w:p>
  </w:endnote>
  <w:endnote w:type="continuationSeparator" w:id="0">
    <w:p w14:paraId="76666B01" w14:textId="77777777" w:rsidR="006D2B92" w:rsidRDefault="006D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7039395E" w14:textId="3C0288B4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E45742">
              <w:rPr>
                <w:b/>
                <w:bCs/>
                <w:noProof/>
              </w:rPr>
              <w:t>9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E50D95">
              <w:rPr>
                <w:b/>
                <w:bCs/>
              </w:rPr>
              <w:t>9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3969CA6C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2A8773C4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2970FA93" w14:textId="77777777" w:rsidR="00776B70" w:rsidRPr="004D67CA" w:rsidRDefault="00E45742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6E49A11B" w14:textId="77777777" w:rsidR="00776B70" w:rsidRDefault="00E45742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8F504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79C5ABF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451FF04" w14:textId="77777777" w:rsidR="00847255" w:rsidRPr="004D67CA" w:rsidRDefault="00E45742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18918" w14:textId="77777777" w:rsidR="006D2B92" w:rsidRDefault="006D2B92">
      <w:r>
        <w:separator/>
      </w:r>
    </w:p>
  </w:footnote>
  <w:footnote w:type="continuationSeparator" w:id="0">
    <w:p w14:paraId="37504C44" w14:textId="77777777" w:rsidR="006D2B92" w:rsidRDefault="006D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36C0FA1D" w14:textId="77777777" w:rsidTr="00776B70">
      <w:tc>
        <w:tcPr>
          <w:tcW w:w="9211" w:type="dxa"/>
        </w:tcPr>
        <w:p w14:paraId="0FF7F6BA" w14:textId="127D312F" w:rsidR="00776B70" w:rsidRDefault="00D9454F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2447FB63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7C64214" w14:textId="77777777" w:rsidTr="00023F0A">
      <w:trPr>
        <w:trHeight w:val="1445"/>
      </w:trPr>
      <w:tc>
        <w:tcPr>
          <w:tcW w:w="1728" w:type="dxa"/>
        </w:tcPr>
        <w:p w14:paraId="59806CBD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24D27C03" wp14:editId="39EC4F9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2" name="Picture 1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2ED86ED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40221D2E" w14:textId="77777777"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0BE1E757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E5005"/>
    <w:multiLevelType w:val="hybridMultilevel"/>
    <w:tmpl w:val="23061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C1A27"/>
    <w:multiLevelType w:val="hybridMultilevel"/>
    <w:tmpl w:val="0C9AB3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E7913"/>
    <w:multiLevelType w:val="hybridMultilevel"/>
    <w:tmpl w:val="57DE37E4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F9964D0"/>
    <w:multiLevelType w:val="hybridMultilevel"/>
    <w:tmpl w:val="B0A89F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967DA0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F1614"/>
    <w:multiLevelType w:val="hybridMultilevel"/>
    <w:tmpl w:val="888CDC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90B3D"/>
    <w:multiLevelType w:val="hybridMultilevel"/>
    <w:tmpl w:val="8ED63A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4EC3303"/>
    <w:multiLevelType w:val="hybridMultilevel"/>
    <w:tmpl w:val="2BF6C0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F7C3B"/>
    <w:multiLevelType w:val="hybridMultilevel"/>
    <w:tmpl w:val="8228C4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E6FA6"/>
    <w:multiLevelType w:val="hybridMultilevel"/>
    <w:tmpl w:val="28A0F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67187"/>
    <w:multiLevelType w:val="hybridMultilevel"/>
    <w:tmpl w:val="3B92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45F51"/>
    <w:multiLevelType w:val="hybridMultilevel"/>
    <w:tmpl w:val="CB562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22595"/>
    <w:multiLevelType w:val="hybridMultilevel"/>
    <w:tmpl w:val="6DF83840"/>
    <w:lvl w:ilvl="0" w:tplc="04090001">
      <w:start w:val="1"/>
      <w:numFmt w:val="bullet"/>
      <w:lvlText w:val=""/>
      <w:lvlJc w:val="left"/>
      <w:pPr>
        <w:ind w:left="16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12" w15:restartNumberingAfterBreak="0">
    <w:nsid w:val="343E5FA9"/>
    <w:multiLevelType w:val="hybridMultilevel"/>
    <w:tmpl w:val="1F52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D5469"/>
    <w:multiLevelType w:val="hybridMultilevel"/>
    <w:tmpl w:val="9410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705A6"/>
    <w:multiLevelType w:val="hybridMultilevel"/>
    <w:tmpl w:val="C6A67C6C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9CB0A6D"/>
    <w:multiLevelType w:val="hybridMultilevel"/>
    <w:tmpl w:val="EDE4C866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BDE23B6"/>
    <w:multiLevelType w:val="hybridMultilevel"/>
    <w:tmpl w:val="77EE60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64318"/>
    <w:multiLevelType w:val="hybridMultilevel"/>
    <w:tmpl w:val="563CC4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8749D"/>
    <w:multiLevelType w:val="multilevel"/>
    <w:tmpl w:val="EB0013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E957BE"/>
    <w:multiLevelType w:val="hybridMultilevel"/>
    <w:tmpl w:val="1BA26D72"/>
    <w:lvl w:ilvl="0" w:tplc="B46E779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B0DFD"/>
    <w:multiLevelType w:val="hybridMultilevel"/>
    <w:tmpl w:val="CD165F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DA62F8"/>
    <w:multiLevelType w:val="hybridMultilevel"/>
    <w:tmpl w:val="6D108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24056"/>
    <w:multiLevelType w:val="hybridMultilevel"/>
    <w:tmpl w:val="D4EAB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D3BF3"/>
    <w:multiLevelType w:val="hybridMultilevel"/>
    <w:tmpl w:val="AF7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20"/>
  </w:num>
  <w:num w:numId="4">
    <w:abstractNumId w:val="6"/>
  </w:num>
  <w:num w:numId="5">
    <w:abstractNumId w:val="1"/>
  </w:num>
  <w:num w:numId="6">
    <w:abstractNumId w:val="15"/>
  </w:num>
  <w:num w:numId="7">
    <w:abstractNumId w:val="3"/>
  </w:num>
  <w:num w:numId="8">
    <w:abstractNumId w:val="17"/>
  </w:num>
  <w:num w:numId="9">
    <w:abstractNumId w:val="13"/>
  </w:num>
  <w:num w:numId="10">
    <w:abstractNumId w:val="10"/>
  </w:num>
  <w:num w:numId="11">
    <w:abstractNumId w:val="21"/>
  </w:num>
  <w:num w:numId="12">
    <w:abstractNumId w:val="0"/>
  </w:num>
  <w:num w:numId="13">
    <w:abstractNumId w:val="9"/>
  </w:num>
  <w:num w:numId="14">
    <w:abstractNumId w:val="23"/>
  </w:num>
  <w:num w:numId="15">
    <w:abstractNumId w:val="22"/>
  </w:num>
  <w:num w:numId="16">
    <w:abstractNumId w:val="8"/>
  </w:num>
  <w:num w:numId="17">
    <w:abstractNumId w:val="12"/>
  </w:num>
  <w:num w:numId="18">
    <w:abstractNumId w:val="11"/>
  </w:num>
  <w:num w:numId="19">
    <w:abstractNumId w:val="2"/>
  </w:num>
  <w:num w:numId="20">
    <w:abstractNumId w:val="4"/>
  </w:num>
  <w:num w:numId="21">
    <w:abstractNumId w:val="14"/>
  </w:num>
  <w:num w:numId="22">
    <w:abstractNumId w:val="16"/>
  </w:num>
  <w:num w:numId="23">
    <w:abstractNumId w:val="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2A"/>
    <w:rsid w:val="00011C02"/>
    <w:rsid w:val="00011EAB"/>
    <w:rsid w:val="0001249E"/>
    <w:rsid w:val="00017451"/>
    <w:rsid w:val="00023F0A"/>
    <w:rsid w:val="00032511"/>
    <w:rsid w:val="00040C8A"/>
    <w:rsid w:val="00051BF1"/>
    <w:rsid w:val="000650C8"/>
    <w:rsid w:val="00066721"/>
    <w:rsid w:val="000775DF"/>
    <w:rsid w:val="0008513C"/>
    <w:rsid w:val="0008612E"/>
    <w:rsid w:val="000876A5"/>
    <w:rsid w:val="00093710"/>
    <w:rsid w:val="000A128C"/>
    <w:rsid w:val="000A5F38"/>
    <w:rsid w:val="000B40A7"/>
    <w:rsid w:val="000C3B8C"/>
    <w:rsid w:val="000C47E1"/>
    <w:rsid w:val="000C778F"/>
    <w:rsid w:val="000D6B6B"/>
    <w:rsid w:val="000D78EB"/>
    <w:rsid w:val="000E0A25"/>
    <w:rsid w:val="000E3901"/>
    <w:rsid w:val="000F526F"/>
    <w:rsid w:val="001061AB"/>
    <w:rsid w:val="00107C99"/>
    <w:rsid w:val="00120D09"/>
    <w:rsid w:val="00122688"/>
    <w:rsid w:val="00127EED"/>
    <w:rsid w:val="00132B24"/>
    <w:rsid w:val="00142320"/>
    <w:rsid w:val="00145E77"/>
    <w:rsid w:val="00146ABA"/>
    <w:rsid w:val="001625EB"/>
    <w:rsid w:val="00166203"/>
    <w:rsid w:val="00171F0E"/>
    <w:rsid w:val="00175871"/>
    <w:rsid w:val="00187351"/>
    <w:rsid w:val="00190135"/>
    <w:rsid w:val="00195C03"/>
    <w:rsid w:val="001A5B9C"/>
    <w:rsid w:val="001A6201"/>
    <w:rsid w:val="001B236B"/>
    <w:rsid w:val="001B29BF"/>
    <w:rsid w:val="001C1477"/>
    <w:rsid w:val="001C19B6"/>
    <w:rsid w:val="001C354D"/>
    <w:rsid w:val="001D42BB"/>
    <w:rsid w:val="001E1860"/>
    <w:rsid w:val="001E7607"/>
    <w:rsid w:val="001F30E8"/>
    <w:rsid w:val="001F550E"/>
    <w:rsid w:val="001F59E9"/>
    <w:rsid w:val="00202181"/>
    <w:rsid w:val="00224DA1"/>
    <w:rsid w:val="002261D7"/>
    <w:rsid w:val="002344B6"/>
    <w:rsid w:val="002414DF"/>
    <w:rsid w:val="00244C2A"/>
    <w:rsid w:val="00246101"/>
    <w:rsid w:val="00246E62"/>
    <w:rsid w:val="00254365"/>
    <w:rsid w:val="00254E39"/>
    <w:rsid w:val="00255941"/>
    <w:rsid w:val="002566D6"/>
    <w:rsid w:val="0026490C"/>
    <w:rsid w:val="00266702"/>
    <w:rsid w:val="00272B22"/>
    <w:rsid w:val="00283815"/>
    <w:rsid w:val="00290E1D"/>
    <w:rsid w:val="002A4419"/>
    <w:rsid w:val="002A502E"/>
    <w:rsid w:val="002A5627"/>
    <w:rsid w:val="002A603E"/>
    <w:rsid w:val="002E1186"/>
    <w:rsid w:val="002E1F0F"/>
    <w:rsid w:val="002E2B51"/>
    <w:rsid w:val="002E5021"/>
    <w:rsid w:val="002E7F65"/>
    <w:rsid w:val="00306167"/>
    <w:rsid w:val="0031577F"/>
    <w:rsid w:val="00322AD7"/>
    <w:rsid w:val="003274BB"/>
    <w:rsid w:val="00330514"/>
    <w:rsid w:val="003312DA"/>
    <w:rsid w:val="003410A5"/>
    <w:rsid w:val="00350CD5"/>
    <w:rsid w:val="0035704D"/>
    <w:rsid w:val="003622CA"/>
    <w:rsid w:val="003665AE"/>
    <w:rsid w:val="003716F7"/>
    <w:rsid w:val="003736FE"/>
    <w:rsid w:val="0037679B"/>
    <w:rsid w:val="003772CF"/>
    <w:rsid w:val="00386C2E"/>
    <w:rsid w:val="00397130"/>
    <w:rsid w:val="003A3163"/>
    <w:rsid w:val="003A3BB5"/>
    <w:rsid w:val="003B01AF"/>
    <w:rsid w:val="003C11AD"/>
    <w:rsid w:val="003C3996"/>
    <w:rsid w:val="003C5521"/>
    <w:rsid w:val="003D4519"/>
    <w:rsid w:val="003E16BD"/>
    <w:rsid w:val="003F70E6"/>
    <w:rsid w:val="0040106B"/>
    <w:rsid w:val="00411956"/>
    <w:rsid w:val="0041296D"/>
    <w:rsid w:val="00415414"/>
    <w:rsid w:val="00417348"/>
    <w:rsid w:val="00417F32"/>
    <w:rsid w:val="00431176"/>
    <w:rsid w:val="00445216"/>
    <w:rsid w:val="00457358"/>
    <w:rsid w:val="0046413E"/>
    <w:rsid w:val="0046633F"/>
    <w:rsid w:val="0047457E"/>
    <w:rsid w:val="00475D52"/>
    <w:rsid w:val="00483D2D"/>
    <w:rsid w:val="00485EC5"/>
    <w:rsid w:val="0049182A"/>
    <w:rsid w:val="00493008"/>
    <w:rsid w:val="00495290"/>
    <w:rsid w:val="004956B7"/>
    <w:rsid w:val="00496681"/>
    <w:rsid w:val="004974F3"/>
    <w:rsid w:val="00497E32"/>
    <w:rsid w:val="004A6D4E"/>
    <w:rsid w:val="004A77EF"/>
    <w:rsid w:val="004B4AB8"/>
    <w:rsid w:val="004B508A"/>
    <w:rsid w:val="004C1FB0"/>
    <w:rsid w:val="004C46C8"/>
    <w:rsid w:val="004D49C2"/>
    <w:rsid w:val="004D67CA"/>
    <w:rsid w:val="004E0C30"/>
    <w:rsid w:val="004E21D1"/>
    <w:rsid w:val="004F0A64"/>
    <w:rsid w:val="004F69A1"/>
    <w:rsid w:val="005022AE"/>
    <w:rsid w:val="00503422"/>
    <w:rsid w:val="00522E2B"/>
    <w:rsid w:val="00530AE2"/>
    <w:rsid w:val="00530CF6"/>
    <w:rsid w:val="00531A1A"/>
    <w:rsid w:val="00532139"/>
    <w:rsid w:val="005353D5"/>
    <w:rsid w:val="00540542"/>
    <w:rsid w:val="00551210"/>
    <w:rsid w:val="00564A1E"/>
    <w:rsid w:val="00566E96"/>
    <w:rsid w:val="00571A29"/>
    <w:rsid w:val="00572029"/>
    <w:rsid w:val="00577C09"/>
    <w:rsid w:val="00583D71"/>
    <w:rsid w:val="0058721B"/>
    <w:rsid w:val="00594D1E"/>
    <w:rsid w:val="00597130"/>
    <w:rsid w:val="005A023A"/>
    <w:rsid w:val="005A4C22"/>
    <w:rsid w:val="005A4FE5"/>
    <w:rsid w:val="005B4065"/>
    <w:rsid w:val="005C3210"/>
    <w:rsid w:val="005C5213"/>
    <w:rsid w:val="005C75AB"/>
    <w:rsid w:val="005D41D6"/>
    <w:rsid w:val="005E162E"/>
    <w:rsid w:val="005F0FEA"/>
    <w:rsid w:val="005F2580"/>
    <w:rsid w:val="005F2B32"/>
    <w:rsid w:val="0060458B"/>
    <w:rsid w:val="006050B4"/>
    <w:rsid w:val="0060640C"/>
    <w:rsid w:val="0060685E"/>
    <w:rsid w:val="00606A30"/>
    <w:rsid w:val="00607C85"/>
    <w:rsid w:val="006148E1"/>
    <w:rsid w:val="00616A09"/>
    <w:rsid w:val="00635371"/>
    <w:rsid w:val="00637045"/>
    <w:rsid w:val="00637744"/>
    <w:rsid w:val="00641590"/>
    <w:rsid w:val="006420C4"/>
    <w:rsid w:val="00643773"/>
    <w:rsid w:val="0064734C"/>
    <w:rsid w:val="006552CC"/>
    <w:rsid w:val="00661B1D"/>
    <w:rsid w:val="006665A9"/>
    <w:rsid w:val="0067029E"/>
    <w:rsid w:val="00680093"/>
    <w:rsid w:val="00680758"/>
    <w:rsid w:val="0068276E"/>
    <w:rsid w:val="00682E20"/>
    <w:rsid w:val="0068380E"/>
    <w:rsid w:val="00687070"/>
    <w:rsid w:val="006874A5"/>
    <w:rsid w:val="006875F3"/>
    <w:rsid w:val="006913AF"/>
    <w:rsid w:val="00691EF6"/>
    <w:rsid w:val="00696796"/>
    <w:rsid w:val="006A0292"/>
    <w:rsid w:val="006A19B0"/>
    <w:rsid w:val="006A1FF9"/>
    <w:rsid w:val="006B5D76"/>
    <w:rsid w:val="006B7259"/>
    <w:rsid w:val="006B7F91"/>
    <w:rsid w:val="006C03A0"/>
    <w:rsid w:val="006D2B92"/>
    <w:rsid w:val="006D33C5"/>
    <w:rsid w:val="006D3CFF"/>
    <w:rsid w:val="006D4214"/>
    <w:rsid w:val="006E4577"/>
    <w:rsid w:val="006E712C"/>
    <w:rsid w:val="006F0B70"/>
    <w:rsid w:val="006F4627"/>
    <w:rsid w:val="006F5902"/>
    <w:rsid w:val="00701B7B"/>
    <w:rsid w:val="007105A0"/>
    <w:rsid w:val="00710C77"/>
    <w:rsid w:val="007130D4"/>
    <w:rsid w:val="007159A1"/>
    <w:rsid w:val="00716C67"/>
    <w:rsid w:val="00742670"/>
    <w:rsid w:val="00744568"/>
    <w:rsid w:val="007473E6"/>
    <w:rsid w:val="00756D8F"/>
    <w:rsid w:val="00766AF9"/>
    <w:rsid w:val="00773444"/>
    <w:rsid w:val="00774314"/>
    <w:rsid w:val="00776B70"/>
    <w:rsid w:val="007A26D0"/>
    <w:rsid w:val="007B505A"/>
    <w:rsid w:val="007B608D"/>
    <w:rsid w:val="007C0D99"/>
    <w:rsid w:val="007D4C7A"/>
    <w:rsid w:val="007E1217"/>
    <w:rsid w:val="007F17D1"/>
    <w:rsid w:val="00821983"/>
    <w:rsid w:val="008373A4"/>
    <w:rsid w:val="00846C2D"/>
    <w:rsid w:val="00847255"/>
    <w:rsid w:val="00847962"/>
    <w:rsid w:val="0085692E"/>
    <w:rsid w:val="00863552"/>
    <w:rsid w:val="0087415D"/>
    <w:rsid w:val="00883DAD"/>
    <w:rsid w:val="008A2504"/>
    <w:rsid w:val="008B0255"/>
    <w:rsid w:val="008B1A9F"/>
    <w:rsid w:val="008B3E8D"/>
    <w:rsid w:val="008C6895"/>
    <w:rsid w:val="008D1F90"/>
    <w:rsid w:val="008E5BFC"/>
    <w:rsid w:val="00902B00"/>
    <w:rsid w:val="00912CD2"/>
    <w:rsid w:val="00913D70"/>
    <w:rsid w:val="0091547C"/>
    <w:rsid w:val="00917D1E"/>
    <w:rsid w:val="009207DD"/>
    <w:rsid w:val="0093580E"/>
    <w:rsid w:val="00940E41"/>
    <w:rsid w:val="00945767"/>
    <w:rsid w:val="0095133B"/>
    <w:rsid w:val="00956FF3"/>
    <w:rsid w:val="00972F9D"/>
    <w:rsid w:val="0098299E"/>
    <w:rsid w:val="009854A9"/>
    <w:rsid w:val="00991FBE"/>
    <w:rsid w:val="009920FC"/>
    <w:rsid w:val="00993961"/>
    <w:rsid w:val="009978EE"/>
    <w:rsid w:val="009A75E5"/>
    <w:rsid w:val="009B1A3D"/>
    <w:rsid w:val="009C7CDC"/>
    <w:rsid w:val="009D0649"/>
    <w:rsid w:val="009E75E1"/>
    <w:rsid w:val="009F699D"/>
    <w:rsid w:val="009F7DB2"/>
    <w:rsid w:val="00A13E81"/>
    <w:rsid w:val="00A1592E"/>
    <w:rsid w:val="00A16D0B"/>
    <w:rsid w:val="00A16F2A"/>
    <w:rsid w:val="00A254A6"/>
    <w:rsid w:val="00A30124"/>
    <w:rsid w:val="00A3041D"/>
    <w:rsid w:val="00A30D86"/>
    <w:rsid w:val="00A370D6"/>
    <w:rsid w:val="00A43A6A"/>
    <w:rsid w:val="00A43D69"/>
    <w:rsid w:val="00A503EB"/>
    <w:rsid w:val="00A5310B"/>
    <w:rsid w:val="00A53577"/>
    <w:rsid w:val="00A56504"/>
    <w:rsid w:val="00A5725D"/>
    <w:rsid w:val="00A64562"/>
    <w:rsid w:val="00A73F86"/>
    <w:rsid w:val="00A74520"/>
    <w:rsid w:val="00A75C93"/>
    <w:rsid w:val="00A80C32"/>
    <w:rsid w:val="00A86CE8"/>
    <w:rsid w:val="00A9224B"/>
    <w:rsid w:val="00A92307"/>
    <w:rsid w:val="00A9233E"/>
    <w:rsid w:val="00AA1641"/>
    <w:rsid w:val="00AA5C91"/>
    <w:rsid w:val="00AB673B"/>
    <w:rsid w:val="00AE1994"/>
    <w:rsid w:val="00AE1E1B"/>
    <w:rsid w:val="00AF588D"/>
    <w:rsid w:val="00B079CA"/>
    <w:rsid w:val="00B14164"/>
    <w:rsid w:val="00B1510D"/>
    <w:rsid w:val="00B21AB4"/>
    <w:rsid w:val="00B24D97"/>
    <w:rsid w:val="00B258B5"/>
    <w:rsid w:val="00B25E5C"/>
    <w:rsid w:val="00B45DF0"/>
    <w:rsid w:val="00B4695C"/>
    <w:rsid w:val="00B61ABB"/>
    <w:rsid w:val="00B63673"/>
    <w:rsid w:val="00B73740"/>
    <w:rsid w:val="00B7444F"/>
    <w:rsid w:val="00B769FE"/>
    <w:rsid w:val="00B82BC9"/>
    <w:rsid w:val="00B8614B"/>
    <w:rsid w:val="00BA7270"/>
    <w:rsid w:val="00BA7485"/>
    <w:rsid w:val="00BA7B65"/>
    <w:rsid w:val="00BB01D9"/>
    <w:rsid w:val="00BB6DCE"/>
    <w:rsid w:val="00BC12BD"/>
    <w:rsid w:val="00BC2807"/>
    <w:rsid w:val="00BD00B3"/>
    <w:rsid w:val="00BD278F"/>
    <w:rsid w:val="00BE06E4"/>
    <w:rsid w:val="00BE0E7C"/>
    <w:rsid w:val="00BE5405"/>
    <w:rsid w:val="00BF0F31"/>
    <w:rsid w:val="00BF1C66"/>
    <w:rsid w:val="00BF39BB"/>
    <w:rsid w:val="00C068C7"/>
    <w:rsid w:val="00C12762"/>
    <w:rsid w:val="00C25530"/>
    <w:rsid w:val="00C43DBF"/>
    <w:rsid w:val="00C46B06"/>
    <w:rsid w:val="00C60AEF"/>
    <w:rsid w:val="00C60E66"/>
    <w:rsid w:val="00C610DE"/>
    <w:rsid w:val="00C72DD1"/>
    <w:rsid w:val="00C7441F"/>
    <w:rsid w:val="00C74AFA"/>
    <w:rsid w:val="00C90AE0"/>
    <w:rsid w:val="00C90D76"/>
    <w:rsid w:val="00C93EAF"/>
    <w:rsid w:val="00C9609D"/>
    <w:rsid w:val="00CA2901"/>
    <w:rsid w:val="00CC46B6"/>
    <w:rsid w:val="00CC5AC8"/>
    <w:rsid w:val="00CD2CD7"/>
    <w:rsid w:val="00CE2559"/>
    <w:rsid w:val="00CE499A"/>
    <w:rsid w:val="00CE65B4"/>
    <w:rsid w:val="00D03BE0"/>
    <w:rsid w:val="00D05BC1"/>
    <w:rsid w:val="00D07669"/>
    <w:rsid w:val="00D1377E"/>
    <w:rsid w:val="00D2746E"/>
    <w:rsid w:val="00D3393A"/>
    <w:rsid w:val="00D3403E"/>
    <w:rsid w:val="00D34E68"/>
    <w:rsid w:val="00D7148B"/>
    <w:rsid w:val="00D71DF1"/>
    <w:rsid w:val="00D72062"/>
    <w:rsid w:val="00D744B9"/>
    <w:rsid w:val="00D850F6"/>
    <w:rsid w:val="00D85E64"/>
    <w:rsid w:val="00D93EE8"/>
    <w:rsid w:val="00D9454F"/>
    <w:rsid w:val="00D962A4"/>
    <w:rsid w:val="00D96B01"/>
    <w:rsid w:val="00DA0B19"/>
    <w:rsid w:val="00DB619E"/>
    <w:rsid w:val="00DC0389"/>
    <w:rsid w:val="00DC2D67"/>
    <w:rsid w:val="00DC3023"/>
    <w:rsid w:val="00DD09E9"/>
    <w:rsid w:val="00DD3DFE"/>
    <w:rsid w:val="00DD6B5C"/>
    <w:rsid w:val="00DF0D3C"/>
    <w:rsid w:val="00DF1289"/>
    <w:rsid w:val="00DF12AD"/>
    <w:rsid w:val="00DF2FD9"/>
    <w:rsid w:val="00E020C9"/>
    <w:rsid w:val="00E12CC0"/>
    <w:rsid w:val="00E15176"/>
    <w:rsid w:val="00E25C19"/>
    <w:rsid w:val="00E33665"/>
    <w:rsid w:val="00E45742"/>
    <w:rsid w:val="00E50D95"/>
    <w:rsid w:val="00E5546F"/>
    <w:rsid w:val="00E61CDE"/>
    <w:rsid w:val="00E70605"/>
    <w:rsid w:val="00E87587"/>
    <w:rsid w:val="00EA2D8C"/>
    <w:rsid w:val="00EB1088"/>
    <w:rsid w:val="00EC02E4"/>
    <w:rsid w:val="00ED08B4"/>
    <w:rsid w:val="00ED09E2"/>
    <w:rsid w:val="00EE5B4A"/>
    <w:rsid w:val="00EF3208"/>
    <w:rsid w:val="00EF621C"/>
    <w:rsid w:val="00F13503"/>
    <w:rsid w:val="00F17EA0"/>
    <w:rsid w:val="00F22EAD"/>
    <w:rsid w:val="00F3314E"/>
    <w:rsid w:val="00F43052"/>
    <w:rsid w:val="00F456F5"/>
    <w:rsid w:val="00F56690"/>
    <w:rsid w:val="00F60F76"/>
    <w:rsid w:val="00F7302A"/>
    <w:rsid w:val="00F854B5"/>
    <w:rsid w:val="00F85553"/>
    <w:rsid w:val="00F86EB1"/>
    <w:rsid w:val="00F9599F"/>
    <w:rsid w:val="00F96D92"/>
    <w:rsid w:val="00FA475A"/>
    <w:rsid w:val="00FB2BBC"/>
    <w:rsid w:val="00FC01EE"/>
    <w:rsid w:val="00FC3BD2"/>
    <w:rsid w:val="00FC4755"/>
    <w:rsid w:val="00FC4EF3"/>
    <w:rsid w:val="00FD1D66"/>
    <w:rsid w:val="00FE17B4"/>
    <w:rsid w:val="00FE31F2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39B5244D"/>
  <w15:docId w15:val="{313AD1E9-9ED8-43BB-8E81-8779F0DC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0650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650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50C8"/>
  </w:style>
  <w:style w:type="paragraph" w:styleId="BalloonText">
    <w:name w:val="Balloon Text"/>
    <w:basedOn w:val="Normal"/>
    <w:link w:val="BalloonTextChar"/>
    <w:semiHidden/>
    <w:unhideWhenUsed/>
    <w:rsid w:val="000650C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650C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74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kovaD\Desktop\Blanks\blanki_pr10\digita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1035</TotalTime>
  <Pages>10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13043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John</dc:creator>
  <cp:lastModifiedBy>VIDA KRUMOVA VLAIKOVA</cp:lastModifiedBy>
  <cp:revision>66</cp:revision>
  <cp:lastPrinted>2024-02-29T07:24:00Z</cp:lastPrinted>
  <dcterms:created xsi:type="dcterms:W3CDTF">2022-04-05T13:26:00Z</dcterms:created>
  <dcterms:modified xsi:type="dcterms:W3CDTF">2024-03-12T07:07:00Z</dcterms:modified>
</cp:coreProperties>
</file>